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078" w:rsidRPr="00ED3DA6" w:rsidRDefault="00B37078" w:rsidP="0045275A">
      <w:pPr>
        <w:jc w:val="center"/>
        <w:rPr>
          <w:rFonts w:cs="Arial"/>
          <w:sz w:val="32"/>
          <w:szCs w:val="50"/>
        </w:rPr>
      </w:pPr>
      <w:r w:rsidRPr="00ED3DA6">
        <w:rPr>
          <w:rFonts w:cs="Arial"/>
          <w:sz w:val="32"/>
          <w:szCs w:val="50"/>
        </w:rPr>
        <w:t xml:space="preserve">Università degli studi </w:t>
      </w:r>
      <w:r>
        <w:rPr>
          <w:rFonts w:cs="Arial"/>
          <w:sz w:val="32"/>
          <w:szCs w:val="50"/>
        </w:rPr>
        <w:t>dell’Aquila</w:t>
      </w:r>
    </w:p>
    <w:p w:rsidR="00B37078" w:rsidRDefault="00B37078" w:rsidP="00213817">
      <w:pPr>
        <w:jc w:val="center"/>
        <w:rPr>
          <w:rFonts w:cs="Arial"/>
          <w:sz w:val="32"/>
          <w:szCs w:val="50"/>
        </w:rPr>
      </w:pPr>
      <w:r>
        <w:rPr>
          <w:rFonts w:cs="Arial"/>
          <w:sz w:val="32"/>
          <w:szCs w:val="50"/>
        </w:rPr>
        <w:t>Embedded Systems course (Dr</w:t>
      </w:r>
      <w:r w:rsidRPr="00213817">
        <w:rPr>
          <w:rFonts w:cs="Arial"/>
          <w:sz w:val="32"/>
          <w:szCs w:val="50"/>
        </w:rPr>
        <w:t>. Luigi Pomante</w:t>
      </w:r>
      <w:r>
        <w:rPr>
          <w:rFonts w:cs="Arial"/>
          <w:sz w:val="32"/>
          <w:szCs w:val="50"/>
        </w:rPr>
        <w:t>)</w:t>
      </w:r>
    </w:p>
    <w:p w:rsidR="00B37078" w:rsidRPr="00ED3DA6" w:rsidRDefault="00B37078" w:rsidP="0045275A">
      <w:pPr>
        <w:jc w:val="center"/>
        <w:rPr>
          <w:rFonts w:cs="Arial"/>
          <w:sz w:val="32"/>
          <w:szCs w:val="50"/>
        </w:rPr>
      </w:pPr>
    </w:p>
    <w:p w:rsidR="00B37078" w:rsidRPr="00ED3DA6" w:rsidRDefault="00B37078" w:rsidP="0045275A">
      <w:pPr>
        <w:jc w:val="center"/>
        <w:rPr>
          <w:rFonts w:cs="Arial"/>
          <w:sz w:val="32"/>
          <w:szCs w:val="50"/>
        </w:rPr>
      </w:pPr>
      <w:r w:rsidRPr="0056402E">
        <w:rPr>
          <w:rFonts w:cs="Arial"/>
          <w:noProof/>
          <w:sz w:val="32"/>
          <w:szCs w:val="50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0" o:spid="_x0000_i1025" type="#_x0000_t75" alt="Logo_Universit_degli_Studi_dellAquila.gif" style="width:106.5pt;height:135pt;visibility:visible">
            <v:imagedata r:id="rId7" o:title=""/>
          </v:shape>
        </w:pict>
      </w:r>
    </w:p>
    <w:p w:rsidR="00B37078" w:rsidRPr="00E22F2C" w:rsidRDefault="00B37078" w:rsidP="0045275A">
      <w:pPr>
        <w:jc w:val="center"/>
        <w:rPr>
          <w:rFonts w:cs="Arial"/>
          <w:b/>
          <w:sz w:val="72"/>
          <w:szCs w:val="36"/>
        </w:rPr>
      </w:pPr>
      <w:r>
        <w:rPr>
          <w:rFonts w:cs="Arial"/>
          <w:b/>
          <w:sz w:val="32"/>
          <w:szCs w:val="36"/>
        </w:rPr>
        <w:t>Homelab:</w:t>
      </w:r>
    </w:p>
    <w:p w:rsidR="00B37078" w:rsidRPr="00D4551B" w:rsidRDefault="00B37078" w:rsidP="00684939">
      <w:pPr>
        <w:jc w:val="center"/>
        <w:rPr>
          <w:rFonts w:cs="Arial"/>
          <w:b/>
          <w:sz w:val="56"/>
          <w:szCs w:val="56"/>
        </w:rPr>
      </w:pPr>
      <w:r w:rsidRPr="00D4551B">
        <w:rPr>
          <w:rFonts w:cs="Arial"/>
          <w:b/>
          <w:sz w:val="56"/>
          <w:szCs w:val="56"/>
        </w:rPr>
        <w:t>“</w:t>
      </w:r>
      <w:r>
        <w:rPr>
          <w:rFonts w:cs="Arial"/>
          <w:b/>
          <w:sz w:val="56"/>
          <w:szCs w:val="56"/>
        </w:rPr>
        <w:t>TIVA</w:t>
      </w:r>
      <w:r w:rsidRPr="00D4551B">
        <w:rPr>
          <w:rFonts w:cs="Arial"/>
          <w:b/>
          <w:sz w:val="56"/>
          <w:szCs w:val="56"/>
        </w:rPr>
        <w:t>”</w:t>
      </w:r>
      <w:r>
        <w:rPr>
          <w:rFonts w:cs="Arial"/>
          <w:b/>
          <w:sz w:val="56"/>
          <w:szCs w:val="56"/>
        </w:rPr>
        <w:t xml:space="preserve"> v2.0</w:t>
      </w:r>
    </w:p>
    <w:p w:rsidR="00B37078" w:rsidRPr="00D4551B" w:rsidRDefault="00B37078" w:rsidP="00CA7650">
      <w:pPr>
        <w:rPr>
          <w:rFonts w:cs="Arial"/>
          <w:b/>
          <w:sz w:val="72"/>
          <w:szCs w:val="36"/>
        </w:rPr>
      </w:pPr>
    </w:p>
    <w:p w:rsidR="00B37078" w:rsidRPr="005D40E3" w:rsidRDefault="00B37078" w:rsidP="005D40E3">
      <w:pPr>
        <w:jc w:val="center"/>
        <w:rPr>
          <w:b/>
        </w:rPr>
      </w:pPr>
      <w:r>
        <w:rPr>
          <w:b/>
        </w:rPr>
        <w:t>A.A. 2015/2016</w:t>
      </w:r>
    </w:p>
    <w:p w:rsidR="00B37078" w:rsidRDefault="00B37078" w:rsidP="00786EB8">
      <w:pPr>
        <w:jc w:val="center"/>
        <w:rPr>
          <w:bCs/>
          <w:caps/>
        </w:rPr>
      </w:pPr>
      <w:r>
        <w:rPr>
          <w:bCs/>
        </w:rPr>
        <w:t xml:space="preserve">Originally by Eng. Raffaele Raimondo: </w:t>
      </w:r>
      <w:hyperlink r:id="rId8" w:history="1">
        <w:r w:rsidRPr="00081068">
          <w:rPr>
            <w:rStyle w:val="Hyperlink"/>
          </w:rPr>
          <w:t>raimondo.raffaele@gmail.com</w:t>
        </w:r>
      </w:hyperlink>
    </w:p>
    <w:p w:rsidR="00B37078" w:rsidRDefault="00B37078" w:rsidP="00786EB8">
      <w:pPr>
        <w:jc w:val="center"/>
        <w:rPr>
          <w:bCs/>
        </w:rPr>
      </w:pPr>
      <w:r>
        <w:rPr>
          <w:bCs/>
        </w:rPr>
        <w:t>UPDATED BY (current responsible)</w:t>
      </w:r>
    </w:p>
    <w:p w:rsidR="00B37078" w:rsidRDefault="00B37078" w:rsidP="00786EB8">
      <w:pPr>
        <w:jc w:val="center"/>
        <w:rPr>
          <w:bCs/>
        </w:rPr>
      </w:pPr>
      <w:r>
        <w:rPr>
          <w:bCs/>
        </w:rPr>
        <w:t>Eng. Walter Tiberti (</w:t>
      </w:r>
      <w:hyperlink r:id="rId9" w:history="1">
        <w:r w:rsidRPr="00081068">
          <w:rPr>
            <w:rStyle w:val="Hyperlink"/>
            <w:bCs/>
          </w:rPr>
          <w:t>wtuniv@gmail.com</w:t>
        </w:r>
      </w:hyperlink>
      <w:r>
        <w:rPr>
          <w:bCs/>
        </w:rPr>
        <w:t>)</w:t>
      </w:r>
    </w:p>
    <w:p w:rsidR="00B37078" w:rsidRDefault="00B37078" w:rsidP="00786EB8">
      <w:pPr>
        <w:jc w:val="center"/>
        <w:rPr>
          <w:bCs/>
        </w:rPr>
      </w:pPr>
      <w:r>
        <w:rPr>
          <w:bCs/>
        </w:rPr>
        <w:t>Eng. Vittoriano Muttillo (</w:t>
      </w:r>
      <w:hyperlink r:id="rId10" w:history="1">
        <w:r w:rsidRPr="00081068">
          <w:rPr>
            <w:rStyle w:val="Hyperlink"/>
            <w:bCs/>
          </w:rPr>
          <w:t>vittoriano.muttillo@gmail.com</w:t>
        </w:r>
      </w:hyperlink>
      <w:r>
        <w:rPr>
          <w:bCs/>
        </w:rPr>
        <w:t>)</w:t>
      </w:r>
    </w:p>
    <w:p w:rsidR="00B37078" w:rsidRPr="00786EB8" w:rsidRDefault="00B37078" w:rsidP="00786EB8">
      <w:pPr>
        <w:jc w:val="center"/>
        <w:rPr>
          <w:bCs/>
          <w:caps/>
        </w:rPr>
      </w:pPr>
      <w:r w:rsidRPr="00786EB8">
        <w:rPr>
          <w:i/>
        </w:rPr>
        <w:br w:type="page"/>
      </w:r>
      <w:r w:rsidRPr="00AA3A10">
        <w:rPr>
          <w:i/>
        </w:rPr>
        <w:t>Home</w:t>
      </w:r>
      <w:r>
        <w:rPr>
          <w:i/>
        </w:rPr>
        <w:t xml:space="preserve">Lab TIVA </w:t>
      </w:r>
      <w:r w:rsidRPr="00AA3A10">
        <w:rPr>
          <w:i/>
        </w:rPr>
        <w:t>Kit:</w:t>
      </w:r>
    </w:p>
    <w:p w:rsidR="00B37078" w:rsidRDefault="00B37078" w:rsidP="00D90D85">
      <w:pPr>
        <w:numPr>
          <w:ilvl w:val="0"/>
          <w:numId w:val="44"/>
        </w:numPr>
        <w:spacing w:before="0" w:after="0" w:line="240" w:lineRule="auto"/>
        <w:rPr>
          <w:i/>
        </w:rPr>
      </w:pPr>
      <w:r>
        <w:rPr>
          <w:i/>
        </w:rPr>
        <w:t>HomeLab_TIVA_READMEFIRST (this document)</w:t>
      </w:r>
    </w:p>
    <w:p w:rsidR="00B37078" w:rsidRDefault="00B37078" w:rsidP="00D90D85">
      <w:pPr>
        <w:numPr>
          <w:ilvl w:val="0"/>
          <w:numId w:val="44"/>
        </w:numPr>
        <w:spacing w:before="0" w:after="0" w:line="240" w:lineRule="auto"/>
        <w:rPr>
          <w:i/>
        </w:rPr>
      </w:pPr>
      <w:r>
        <w:rPr>
          <w:i/>
        </w:rPr>
        <w:t>Presentations made during the course</w:t>
      </w:r>
    </w:p>
    <w:p w:rsidR="00B37078" w:rsidRPr="00AA3A10" w:rsidRDefault="00B37078" w:rsidP="00D90D85">
      <w:pPr>
        <w:numPr>
          <w:ilvl w:val="0"/>
          <w:numId w:val="44"/>
        </w:numPr>
        <w:spacing w:before="0" w:after="0" w:line="240" w:lineRule="auto"/>
        <w:rPr>
          <w:i/>
        </w:rPr>
      </w:pPr>
      <w:r w:rsidRPr="00F53A86">
        <w:rPr>
          <w:i/>
        </w:rPr>
        <w:t>TM4C123G_LaunchPad_Workshop_Workbook</w:t>
      </w:r>
      <w:r>
        <w:rPr>
          <w:i/>
        </w:rPr>
        <w:t xml:space="preserve"> (English tutorial)</w:t>
      </w:r>
    </w:p>
    <w:p w:rsidR="00B37078" w:rsidRDefault="00B37078" w:rsidP="00D90D85">
      <w:pPr>
        <w:numPr>
          <w:ilvl w:val="0"/>
          <w:numId w:val="44"/>
        </w:numPr>
        <w:spacing w:before="0" w:after="0" w:line="240" w:lineRule="auto"/>
        <w:rPr>
          <w:i/>
        </w:rPr>
      </w:pPr>
      <w:r>
        <w:rPr>
          <w:i/>
        </w:rPr>
        <w:t>Supporto material</w:t>
      </w:r>
    </w:p>
    <w:p w:rsidR="00B37078" w:rsidRDefault="00B37078" w:rsidP="00D90D85">
      <w:pPr>
        <w:numPr>
          <w:ilvl w:val="1"/>
          <w:numId w:val="44"/>
        </w:numPr>
        <w:spacing w:before="0" w:after="0" w:line="240" w:lineRule="auto"/>
        <w:rPr>
          <w:i/>
        </w:rPr>
      </w:pPr>
      <w:r w:rsidRPr="00F53A86">
        <w:rPr>
          <w:i/>
        </w:rPr>
        <w:t>tm4c123gh6pm</w:t>
      </w:r>
      <w:r>
        <w:rPr>
          <w:i/>
        </w:rPr>
        <w:t xml:space="preserve"> (English datasheet)</w:t>
      </w:r>
    </w:p>
    <w:p w:rsidR="00B37078" w:rsidRDefault="00B37078" w:rsidP="00D90D85">
      <w:pPr>
        <w:numPr>
          <w:ilvl w:val="0"/>
          <w:numId w:val="44"/>
        </w:numPr>
        <w:spacing w:before="0" w:after="0" w:line="240" w:lineRule="auto"/>
        <w:rPr>
          <w:i/>
        </w:rPr>
      </w:pPr>
      <w:r w:rsidRPr="00AA3A10">
        <w:rPr>
          <w:i/>
        </w:rPr>
        <w:t xml:space="preserve">SW </w:t>
      </w:r>
      <w:r>
        <w:rPr>
          <w:i/>
        </w:rPr>
        <w:t>to be installed</w:t>
      </w:r>
    </w:p>
    <w:p w:rsidR="00B37078" w:rsidRDefault="00B37078" w:rsidP="00D90D85">
      <w:pPr>
        <w:numPr>
          <w:ilvl w:val="1"/>
          <w:numId w:val="44"/>
        </w:numPr>
        <w:spacing w:before="0" w:after="0" w:line="240" w:lineRule="auto"/>
        <w:rPr>
          <w:i/>
        </w:rPr>
      </w:pPr>
      <w:r>
        <w:rPr>
          <w:i/>
          <w:lang w:val="pt-BR"/>
        </w:rPr>
        <w:t xml:space="preserve">As suggested in </w:t>
      </w:r>
      <w:r w:rsidRPr="00F53A86">
        <w:rPr>
          <w:i/>
        </w:rPr>
        <w:t>TM4C123G_LaunchPad_Workshop_Workbook</w:t>
      </w:r>
    </w:p>
    <w:p w:rsidR="00B37078" w:rsidRDefault="00B37078" w:rsidP="00F53A86">
      <w:pPr>
        <w:pStyle w:val="Heading1"/>
        <w:numPr>
          <w:ilvl w:val="0"/>
          <w:numId w:val="0"/>
        </w:numPr>
      </w:pPr>
      <w:r>
        <w:t>Workplan</w:t>
      </w:r>
    </w:p>
    <w:p w:rsidR="00B37078" w:rsidRDefault="00B37078" w:rsidP="00D90D85">
      <w:r>
        <w:t>To analyze and experiment tutorial lessons:</w:t>
      </w:r>
    </w:p>
    <w:p w:rsidR="00B37078" w:rsidRDefault="00B37078" w:rsidP="007D452A">
      <w:r>
        <w:t>- from Lab1 to the end (when feasible without extra HW or equipment)</w:t>
      </w:r>
    </w:p>
    <w:p w:rsidR="00B37078" w:rsidRPr="00AD4695" w:rsidRDefault="00B37078" w:rsidP="002A00DF">
      <w:pPr>
        <w:rPr>
          <w:i/>
        </w:rPr>
      </w:pPr>
      <w:r>
        <w:rPr>
          <w:i/>
        </w:rPr>
        <w:t xml:space="preserve">To write a small report on the activities, the results and the possible encountered problems </w:t>
      </w:r>
      <w:r w:rsidRPr="00AD4695">
        <w:rPr>
          <w:i/>
        </w:rPr>
        <w:t>(</w:t>
      </w:r>
      <w:r>
        <w:rPr>
          <w:i/>
        </w:rPr>
        <w:t xml:space="preserve">some </w:t>
      </w:r>
      <w:r w:rsidRPr="00AD4695">
        <w:rPr>
          <w:i/>
        </w:rPr>
        <w:t>slide</w:t>
      </w:r>
      <w:r>
        <w:rPr>
          <w:i/>
        </w:rPr>
        <w:t>s</w:t>
      </w:r>
      <w:r w:rsidRPr="00AD4695">
        <w:rPr>
          <w:i/>
        </w:rPr>
        <w:t>).</w:t>
      </w:r>
    </w:p>
    <w:p w:rsidR="00B37078" w:rsidRPr="00C41444" w:rsidRDefault="00B37078" w:rsidP="00C41444"/>
    <w:sectPr w:rsidR="00B37078" w:rsidRPr="00C41444" w:rsidSect="008C1F0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078" w:rsidRDefault="00B37078" w:rsidP="00391A5C">
      <w:pPr>
        <w:spacing w:before="0" w:after="0" w:line="240" w:lineRule="auto"/>
      </w:pPr>
      <w:r>
        <w:separator/>
      </w:r>
    </w:p>
  </w:endnote>
  <w:endnote w:type="continuationSeparator" w:id="0">
    <w:p w:rsidR="00B37078" w:rsidRDefault="00B37078" w:rsidP="00391A5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078" w:rsidRDefault="00B37078" w:rsidP="00391A5C">
      <w:pPr>
        <w:spacing w:before="0" w:after="0" w:line="240" w:lineRule="auto"/>
      </w:pPr>
      <w:r>
        <w:separator/>
      </w:r>
    </w:p>
  </w:footnote>
  <w:footnote w:type="continuationSeparator" w:id="0">
    <w:p w:rsidR="00B37078" w:rsidRDefault="00B37078" w:rsidP="00391A5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6AA6"/>
    <w:multiLevelType w:val="hybridMultilevel"/>
    <w:tmpl w:val="541893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31FF8"/>
    <w:multiLevelType w:val="hybridMultilevel"/>
    <w:tmpl w:val="66B46680"/>
    <w:lvl w:ilvl="0" w:tplc="0410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">
    <w:nsid w:val="054A0B8D"/>
    <w:multiLevelType w:val="hybridMultilevel"/>
    <w:tmpl w:val="B6A217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10F33"/>
    <w:multiLevelType w:val="hybridMultilevel"/>
    <w:tmpl w:val="AC8E617E"/>
    <w:lvl w:ilvl="0" w:tplc="4978021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7E48B5"/>
    <w:multiLevelType w:val="hybridMultilevel"/>
    <w:tmpl w:val="1660B0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294417"/>
    <w:multiLevelType w:val="multilevel"/>
    <w:tmpl w:val="E5FCB862"/>
    <w:lvl w:ilvl="0">
      <w:start w:val="1"/>
      <w:numFmt w:val="decimal"/>
      <w:suff w:val="space"/>
      <w:lvlText w:val="Modulo %1"/>
      <w:lvlJc w:val="left"/>
      <w:rPr>
        <w:rFonts w:cs="Times New Roman" w:hint="default"/>
      </w:rPr>
    </w:lvl>
    <w:lvl w:ilvl="1">
      <w:start w:val="1"/>
      <w:numFmt w:val="decimal"/>
      <w:suff w:val="nothing"/>
      <w:lvlText w:val="%1.%2 "/>
      <w:lvlJc w:val="left"/>
      <w:pPr>
        <w:ind w:left="1560"/>
      </w:pPr>
      <w:rPr>
        <w:rFonts w:cs="Times New Roman" w:hint="default"/>
      </w:rPr>
    </w:lvl>
    <w:lvl w:ilvl="2">
      <w:start w:val="1"/>
      <w:numFmt w:val="decimal"/>
      <w:suff w:val="nothing"/>
      <w:lvlText w:val="%1.%2.%3 "/>
      <w:lvlJc w:val="left"/>
      <w:rPr>
        <w:rFonts w:cs="Times New Roman" w:hint="default"/>
      </w:rPr>
    </w:lvl>
    <w:lvl w:ilvl="3">
      <w:start w:val="1"/>
      <w:numFmt w:val="decimal"/>
      <w:suff w:val="nothing"/>
      <w:lvlText w:val="%1.%2.%3.%4 "/>
      <w:lvlJc w:val="left"/>
      <w:rPr>
        <w:rFonts w:cs="Times New Roman" w:hint="default"/>
      </w:rPr>
    </w:lvl>
    <w:lvl w:ilvl="4">
      <w:start w:val="1"/>
      <w:numFmt w:val="none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upperLetter"/>
      <w:lvlRestart w:val="0"/>
      <w:suff w:val="nothing"/>
      <w:lvlText w:val="Appendice %7 "/>
      <w:lvlJc w:val="left"/>
      <w:rPr>
        <w:rFonts w:cs="Times New Roman" w:hint="default"/>
      </w:rPr>
    </w:lvl>
    <w:lvl w:ilvl="7">
      <w:start w:val="1"/>
      <w:numFmt w:val="decimal"/>
      <w:suff w:val="nothing"/>
      <w:lvlText w:val="%7.%8 "/>
      <w:lvlJc w:val="left"/>
      <w:rPr>
        <w:rFonts w:cs="Times New Roman" w:hint="default"/>
      </w:rPr>
    </w:lvl>
    <w:lvl w:ilvl="8">
      <w:start w:val="1"/>
      <w:numFmt w:val="decimal"/>
      <w:suff w:val="nothing"/>
      <w:lvlText w:val="%7.%8.%9 "/>
      <w:lvlJc w:val="left"/>
      <w:rPr>
        <w:rFonts w:cs="Times New Roman" w:hint="default"/>
      </w:rPr>
    </w:lvl>
  </w:abstractNum>
  <w:abstractNum w:abstractNumId="6">
    <w:nsid w:val="1B4B34CC"/>
    <w:multiLevelType w:val="hybridMultilevel"/>
    <w:tmpl w:val="4238F2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D929A0"/>
    <w:multiLevelType w:val="hybridMultilevel"/>
    <w:tmpl w:val="789C95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F2FA8"/>
    <w:multiLevelType w:val="hybridMultilevel"/>
    <w:tmpl w:val="DA7ECE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7A6B58"/>
    <w:multiLevelType w:val="hybridMultilevel"/>
    <w:tmpl w:val="5F4EB6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8D563C"/>
    <w:multiLevelType w:val="hybridMultilevel"/>
    <w:tmpl w:val="0CE617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DC30F8"/>
    <w:multiLevelType w:val="hybridMultilevel"/>
    <w:tmpl w:val="3E722B14"/>
    <w:lvl w:ilvl="0" w:tplc="912238C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7909BE"/>
    <w:multiLevelType w:val="hybridMultilevel"/>
    <w:tmpl w:val="EEBA02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CA0D4F"/>
    <w:multiLevelType w:val="hybridMultilevel"/>
    <w:tmpl w:val="9FC827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486465"/>
    <w:multiLevelType w:val="hybridMultilevel"/>
    <w:tmpl w:val="962CBE3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437565E"/>
    <w:multiLevelType w:val="multilevel"/>
    <w:tmpl w:val="F04676B6"/>
    <w:lvl w:ilvl="0">
      <w:start w:val="1"/>
      <w:numFmt w:val="decimal"/>
      <w:pStyle w:val="Title"/>
      <w:suff w:val="space"/>
      <w:lvlText w:val="Modulo %1"/>
      <w:lvlJc w:val="left"/>
      <w:rPr>
        <w:rFonts w:cs="Times New Roman" w:hint="default"/>
      </w:rPr>
    </w:lvl>
    <w:lvl w:ilvl="1">
      <w:start w:val="1"/>
      <w:numFmt w:val="decimal"/>
      <w:pStyle w:val="Heading1"/>
      <w:suff w:val="nothing"/>
      <w:lvlText w:val="%1.%2 "/>
      <w:lvlJc w:val="left"/>
      <w:pPr>
        <w:ind w:left="1560"/>
      </w:pPr>
      <w:rPr>
        <w:rFonts w:cs="Times New Roman" w:hint="default"/>
      </w:rPr>
    </w:lvl>
    <w:lvl w:ilvl="2">
      <w:start w:val="1"/>
      <w:numFmt w:val="decimal"/>
      <w:pStyle w:val="Heading2"/>
      <w:suff w:val="nothing"/>
      <w:lvlText w:val="%1.%2.%3 "/>
      <w:lvlJc w:val="left"/>
      <w:rPr>
        <w:rFonts w:cs="Times New Roman" w:hint="default"/>
      </w:rPr>
    </w:lvl>
    <w:lvl w:ilvl="3">
      <w:start w:val="1"/>
      <w:numFmt w:val="decimal"/>
      <w:pStyle w:val="Heading3"/>
      <w:suff w:val="nothing"/>
      <w:lvlText w:val="%1.%2.%3.%4 "/>
      <w:lvlJc w:val="left"/>
      <w:rPr>
        <w:rFonts w:cs="Times New Roman" w:hint="default"/>
      </w:rPr>
    </w:lvl>
    <w:lvl w:ilvl="4">
      <w:start w:val="1"/>
      <w:numFmt w:val="none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upperLetter"/>
      <w:lvlRestart w:val="0"/>
      <w:pStyle w:val="Heading4"/>
      <w:suff w:val="nothing"/>
      <w:lvlText w:val="Appendice %7 "/>
      <w:lvlJc w:val="left"/>
      <w:rPr>
        <w:rFonts w:cs="Times New Roman" w:hint="default"/>
      </w:rPr>
    </w:lvl>
    <w:lvl w:ilvl="7">
      <w:start w:val="1"/>
      <w:numFmt w:val="decimal"/>
      <w:pStyle w:val="Heading5"/>
      <w:suff w:val="nothing"/>
      <w:lvlText w:val="%7.%8 "/>
      <w:lvlJc w:val="left"/>
      <w:rPr>
        <w:rFonts w:cs="Times New Roman" w:hint="default"/>
      </w:rPr>
    </w:lvl>
    <w:lvl w:ilvl="8">
      <w:start w:val="1"/>
      <w:numFmt w:val="decimal"/>
      <w:pStyle w:val="Heading6"/>
      <w:suff w:val="nothing"/>
      <w:lvlText w:val="%7.%8.%9 "/>
      <w:lvlJc w:val="left"/>
      <w:rPr>
        <w:rFonts w:cs="Times New Roman" w:hint="default"/>
      </w:rPr>
    </w:lvl>
  </w:abstractNum>
  <w:abstractNum w:abstractNumId="16">
    <w:nsid w:val="344E62E2"/>
    <w:multiLevelType w:val="hybridMultilevel"/>
    <w:tmpl w:val="6B7871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1E52B7"/>
    <w:multiLevelType w:val="hybridMultilevel"/>
    <w:tmpl w:val="FEC223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DB41DE"/>
    <w:multiLevelType w:val="hybridMultilevel"/>
    <w:tmpl w:val="534289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9F697B"/>
    <w:multiLevelType w:val="multilevel"/>
    <w:tmpl w:val="E402B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B12144"/>
    <w:multiLevelType w:val="hybridMultilevel"/>
    <w:tmpl w:val="DF1A78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C869AA"/>
    <w:multiLevelType w:val="hybridMultilevel"/>
    <w:tmpl w:val="C7F80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C5162"/>
    <w:multiLevelType w:val="multilevel"/>
    <w:tmpl w:val="50487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EF72CED"/>
    <w:multiLevelType w:val="hybridMultilevel"/>
    <w:tmpl w:val="609E14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650197"/>
    <w:multiLevelType w:val="hybridMultilevel"/>
    <w:tmpl w:val="41F6D5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35DCF"/>
    <w:multiLevelType w:val="hybridMultilevel"/>
    <w:tmpl w:val="48C4D3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621F43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>
    <w:nsid w:val="59346BDE"/>
    <w:multiLevelType w:val="hybridMultilevel"/>
    <w:tmpl w:val="FF0AC0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A706E2"/>
    <w:multiLevelType w:val="hybridMultilevel"/>
    <w:tmpl w:val="49DCE5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825353"/>
    <w:multiLevelType w:val="hybridMultilevel"/>
    <w:tmpl w:val="B9429F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B31D5E"/>
    <w:multiLevelType w:val="hybridMultilevel"/>
    <w:tmpl w:val="B8A4F802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5F03305F"/>
    <w:multiLevelType w:val="hybridMultilevel"/>
    <w:tmpl w:val="D9D424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E50C6F"/>
    <w:multiLevelType w:val="hybridMultilevel"/>
    <w:tmpl w:val="EBE8D8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5B4C48"/>
    <w:multiLevelType w:val="hybridMultilevel"/>
    <w:tmpl w:val="760056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3C5D1C"/>
    <w:multiLevelType w:val="hybridMultilevel"/>
    <w:tmpl w:val="9B942A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A400F7"/>
    <w:multiLevelType w:val="hybridMultilevel"/>
    <w:tmpl w:val="7FF0A4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D961B7"/>
    <w:multiLevelType w:val="hybridMultilevel"/>
    <w:tmpl w:val="021654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96087C"/>
    <w:multiLevelType w:val="hybridMultilevel"/>
    <w:tmpl w:val="9DB821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AA47B1"/>
    <w:multiLevelType w:val="hybridMultilevel"/>
    <w:tmpl w:val="92E60C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F80915"/>
    <w:multiLevelType w:val="multilevel"/>
    <w:tmpl w:val="15CCBA00"/>
    <w:lvl w:ilvl="0">
      <w:start w:val="1"/>
      <w:numFmt w:val="decimal"/>
      <w:suff w:val="space"/>
      <w:lvlText w:val="Capitolo %1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abstractNum w:abstractNumId="40">
    <w:nsid w:val="79563875"/>
    <w:multiLevelType w:val="hybridMultilevel"/>
    <w:tmpl w:val="42CE43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D57D62"/>
    <w:multiLevelType w:val="hybridMultilevel"/>
    <w:tmpl w:val="F5D0C832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>
    <w:nsid w:val="7C4E0AD4"/>
    <w:multiLevelType w:val="hybridMultilevel"/>
    <w:tmpl w:val="DAB04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5"/>
  </w:num>
  <w:num w:numId="3">
    <w:abstractNumId w:val="18"/>
  </w:num>
  <w:num w:numId="4">
    <w:abstractNumId w:val="16"/>
  </w:num>
  <w:num w:numId="5">
    <w:abstractNumId w:val="27"/>
  </w:num>
  <w:num w:numId="6">
    <w:abstractNumId w:val="17"/>
  </w:num>
  <w:num w:numId="7">
    <w:abstractNumId w:val="7"/>
  </w:num>
  <w:num w:numId="8">
    <w:abstractNumId w:val="36"/>
  </w:num>
  <w:num w:numId="9">
    <w:abstractNumId w:val="1"/>
  </w:num>
  <w:num w:numId="10">
    <w:abstractNumId w:val="33"/>
  </w:num>
  <w:num w:numId="11">
    <w:abstractNumId w:val="24"/>
  </w:num>
  <w:num w:numId="12">
    <w:abstractNumId w:val="21"/>
  </w:num>
  <w:num w:numId="13">
    <w:abstractNumId w:val="25"/>
  </w:num>
  <w:num w:numId="14">
    <w:abstractNumId w:val="12"/>
  </w:num>
  <w:num w:numId="15">
    <w:abstractNumId w:val="34"/>
  </w:num>
  <w:num w:numId="16">
    <w:abstractNumId w:val="31"/>
  </w:num>
  <w:num w:numId="17">
    <w:abstractNumId w:val="13"/>
  </w:num>
  <w:num w:numId="18">
    <w:abstractNumId w:val="14"/>
  </w:num>
  <w:num w:numId="19">
    <w:abstractNumId w:val="32"/>
  </w:num>
  <w:num w:numId="20">
    <w:abstractNumId w:val="30"/>
  </w:num>
  <w:num w:numId="21">
    <w:abstractNumId w:val="35"/>
  </w:num>
  <w:num w:numId="22">
    <w:abstractNumId w:val="2"/>
  </w:num>
  <w:num w:numId="23">
    <w:abstractNumId w:val="0"/>
  </w:num>
  <w:num w:numId="24">
    <w:abstractNumId w:val="8"/>
  </w:num>
  <w:num w:numId="25">
    <w:abstractNumId w:val="9"/>
  </w:num>
  <w:num w:numId="26">
    <w:abstractNumId w:val="4"/>
  </w:num>
  <w:num w:numId="27">
    <w:abstractNumId w:val="19"/>
  </w:num>
  <w:num w:numId="28">
    <w:abstractNumId w:val="22"/>
  </w:num>
  <w:num w:numId="29">
    <w:abstractNumId w:val="40"/>
  </w:num>
  <w:num w:numId="30">
    <w:abstractNumId w:val="10"/>
  </w:num>
  <w:num w:numId="31">
    <w:abstractNumId w:val="23"/>
  </w:num>
  <w:num w:numId="32">
    <w:abstractNumId w:val="29"/>
  </w:num>
  <w:num w:numId="33">
    <w:abstractNumId w:val="41"/>
  </w:num>
  <w:num w:numId="34">
    <w:abstractNumId w:val="6"/>
  </w:num>
  <w:num w:numId="35">
    <w:abstractNumId w:val="38"/>
  </w:num>
  <w:num w:numId="36">
    <w:abstractNumId w:val="20"/>
  </w:num>
  <w:num w:numId="37">
    <w:abstractNumId w:val="28"/>
  </w:num>
  <w:num w:numId="38">
    <w:abstractNumId w:val="37"/>
  </w:num>
  <w:num w:numId="39">
    <w:abstractNumId w:val="3"/>
  </w:num>
  <w:num w:numId="40">
    <w:abstractNumId w:val="42"/>
  </w:num>
  <w:num w:numId="41">
    <w:abstractNumId w:val="26"/>
  </w:num>
  <w:num w:numId="42">
    <w:abstractNumId w:val="5"/>
  </w:num>
  <w:num w:numId="43">
    <w:abstractNumId w:val="15"/>
  </w:num>
  <w:num w:numId="44">
    <w:abstractNumId w:val="11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275A"/>
    <w:rsid w:val="0000104B"/>
    <w:rsid w:val="00001D3E"/>
    <w:rsid w:val="000031C8"/>
    <w:rsid w:val="00003B04"/>
    <w:rsid w:val="00004226"/>
    <w:rsid w:val="000101A7"/>
    <w:rsid w:val="00010C5D"/>
    <w:rsid w:val="00012E0F"/>
    <w:rsid w:val="00014A9A"/>
    <w:rsid w:val="00016022"/>
    <w:rsid w:val="00017255"/>
    <w:rsid w:val="000175B2"/>
    <w:rsid w:val="0002150A"/>
    <w:rsid w:val="00025917"/>
    <w:rsid w:val="00033E85"/>
    <w:rsid w:val="00036D91"/>
    <w:rsid w:val="0003751E"/>
    <w:rsid w:val="00037D75"/>
    <w:rsid w:val="00043ED5"/>
    <w:rsid w:val="00044012"/>
    <w:rsid w:val="000445D8"/>
    <w:rsid w:val="000542D9"/>
    <w:rsid w:val="00061D4D"/>
    <w:rsid w:val="0006243C"/>
    <w:rsid w:val="00065A12"/>
    <w:rsid w:val="00067846"/>
    <w:rsid w:val="00070B54"/>
    <w:rsid w:val="00072206"/>
    <w:rsid w:val="00073BDB"/>
    <w:rsid w:val="00074339"/>
    <w:rsid w:val="00075639"/>
    <w:rsid w:val="000766C6"/>
    <w:rsid w:val="00080552"/>
    <w:rsid w:val="00081068"/>
    <w:rsid w:val="0008123A"/>
    <w:rsid w:val="000815C4"/>
    <w:rsid w:val="000825D4"/>
    <w:rsid w:val="00083D14"/>
    <w:rsid w:val="000853E1"/>
    <w:rsid w:val="000903A1"/>
    <w:rsid w:val="0009079F"/>
    <w:rsid w:val="00091136"/>
    <w:rsid w:val="00092D2A"/>
    <w:rsid w:val="00094817"/>
    <w:rsid w:val="00095457"/>
    <w:rsid w:val="00096890"/>
    <w:rsid w:val="000A0471"/>
    <w:rsid w:val="000A1CCB"/>
    <w:rsid w:val="000A33A7"/>
    <w:rsid w:val="000A41F7"/>
    <w:rsid w:val="000A5C2B"/>
    <w:rsid w:val="000A5C7E"/>
    <w:rsid w:val="000A64A6"/>
    <w:rsid w:val="000A6913"/>
    <w:rsid w:val="000B09EF"/>
    <w:rsid w:val="000B0A1C"/>
    <w:rsid w:val="000B0D6C"/>
    <w:rsid w:val="000B118C"/>
    <w:rsid w:val="000B1CEE"/>
    <w:rsid w:val="000B4882"/>
    <w:rsid w:val="000B5D0F"/>
    <w:rsid w:val="000C0B58"/>
    <w:rsid w:val="000C1313"/>
    <w:rsid w:val="000C4582"/>
    <w:rsid w:val="000C5943"/>
    <w:rsid w:val="000C6A0E"/>
    <w:rsid w:val="000D26A7"/>
    <w:rsid w:val="000D2A12"/>
    <w:rsid w:val="000D31FC"/>
    <w:rsid w:val="000E053F"/>
    <w:rsid w:val="000E129D"/>
    <w:rsid w:val="000E3250"/>
    <w:rsid w:val="000E3636"/>
    <w:rsid w:val="000E41B5"/>
    <w:rsid w:val="000E5A99"/>
    <w:rsid w:val="000F0358"/>
    <w:rsid w:val="000F1E47"/>
    <w:rsid w:val="000F4246"/>
    <w:rsid w:val="00100A5B"/>
    <w:rsid w:val="00104BB5"/>
    <w:rsid w:val="0010503F"/>
    <w:rsid w:val="00105BD3"/>
    <w:rsid w:val="00107517"/>
    <w:rsid w:val="00113CCE"/>
    <w:rsid w:val="00121856"/>
    <w:rsid w:val="001248F5"/>
    <w:rsid w:val="00124DCD"/>
    <w:rsid w:val="00125AE1"/>
    <w:rsid w:val="00126904"/>
    <w:rsid w:val="00126C3C"/>
    <w:rsid w:val="00130617"/>
    <w:rsid w:val="001330A7"/>
    <w:rsid w:val="00133FD9"/>
    <w:rsid w:val="001349CA"/>
    <w:rsid w:val="001437CA"/>
    <w:rsid w:val="00143AB2"/>
    <w:rsid w:val="00144F94"/>
    <w:rsid w:val="00150989"/>
    <w:rsid w:val="00152E53"/>
    <w:rsid w:val="001558A1"/>
    <w:rsid w:val="001625F7"/>
    <w:rsid w:val="00163F3F"/>
    <w:rsid w:val="001655BA"/>
    <w:rsid w:val="0016662E"/>
    <w:rsid w:val="00167323"/>
    <w:rsid w:val="00167736"/>
    <w:rsid w:val="00170246"/>
    <w:rsid w:val="0017533D"/>
    <w:rsid w:val="00176260"/>
    <w:rsid w:val="00176BDE"/>
    <w:rsid w:val="00176E4F"/>
    <w:rsid w:val="00177F3A"/>
    <w:rsid w:val="00182346"/>
    <w:rsid w:val="00183E07"/>
    <w:rsid w:val="0019319E"/>
    <w:rsid w:val="001934DB"/>
    <w:rsid w:val="00194506"/>
    <w:rsid w:val="00197144"/>
    <w:rsid w:val="00197D3E"/>
    <w:rsid w:val="001A1BE2"/>
    <w:rsid w:val="001A545B"/>
    <w:rsid w:val="001A712F"/>
    <w:rsid w:val="001B1886"/>
    <w:rsid w:val="001B1F01"/>
    <w:rsid w:val="001B636C"/>
    <w:rsid w:val="001B7C19"/>
    <w:rsid w:val="001B7CF9"/>
    <w:rsid w:val="001C350C"/>
    <w:rsid w:val="001C3E76"/>
    <w:rsid w:val="001D02A0"/>
    <w:rsid w:val="001D2375"/>
    <w:rsid w:val="001D2DC2"/>
    <w:rsid w:val="001D6798"/>
    <w:rsid w:val="001E0280"/>
    <w:rsid w:val="001E36E3"/>
    <w:rsid w:val="001E5E32"/>
    <w:rsid w:val="001F05EB"/>
    <w:rsid w:val="001F109E"/>
    <w:rsid w:val="001F1553"/>
    <w:rsid w:val="001F1AB8"/>
    <w:rsid w:val="001F1D60"/>
    <w:rsid w:val="001F417A"/>
    <w:rsid w:val="00200CD1"/>
    <w:rsid w:val="00200EAE"/>
    <w:rsid w:val="00201A86"/>
    <w:rsid w:val="00203959"/>
    <w:rsid w:val="00206847"/>
    <w:rsid w:val="00207019"/>
    <w:rsid w:val="00211781"/>
    <w:rsid w:val="00213817"/>
    <w:rsid w:val="00216BAB"/>
    <w:rsid w:val="0021752D"/>
    <w:rsid w:val="0022031F"/>
    <w:rsid w:val="002217F3"/>
    <w:rsid w:val="0022200D"/>
    <w:rsid w:val="00225DBB"/>
    <w:rsid w:val="00226EF4"/>
    <w:rsid w:val="0023027D"/>
    <w:rsid w:val="00231E83"/>
    <w:rsid w:val="00233366"/>
    <w:rsid w:val="00233539"/>
    <w:rsid w:val="00235387"/>
    <w:rsid w:val="002375FB"/>
    <w:rsid w:val="00243360"/>
    <w:rsid w:val="00244854"/>
    <w:rsid w:val="00244C6E"/>
    <w:rsid w:val="00247CAA"/>
    <w:rsid w:val="00251813"/>
    <w:rsid w:val="00253CEE"/>
    <w:rsid w:val="002550BB"/>
    <w:rsid w:val="002557D1"/>
    <w:rsid w:val="00266EAE"/>
    <w:rsid w:val="00270B25"/>
    <w:rsid w:val="00272017"/>
    <w:rsid w:val="0027387B"/>
    <w:rsid w:val="00277ADF"/>
    <w:rsid w:val="0028417A"/>
    <w:rsid w:val="002849CD"/>
    <w:rsid w:val="002853F5"/>
    <w:rsid w:val="00287D00"/>
    <w:rsid w:val="002902AF"/>
    <w:rsid w:val="00291022"/>
    <w:rsid w:val="00294D72"/>
    <w:rsid w:val="002A00DF"/>
    <w:rsid w:val="002A0429"/>
    <w:rsid w:val="002A44DC"/>
    <w:rsid w:val="002A5C45"/>
    <w:rsid w:val="002B1D40"/>
    <w:rsid w:val="002B390B"/>
    <w:rsid w:val="002B413B"/>
    <w:rsid w:val="002B5A87"/>
    <w:rsid w:val="002C1F60"/>
    <w:rsid w:val="002C59C2"/>
    <w:rsid w:val="002C5E08"/>
    <w:rsid w:val="002D057F"/>
    <w:rsid w:val="002D3D88"/>
    <w:rsid w:val="002D3E1E"/>
    <w:rsid w:val="002D468C"/>
    <w:rsid w:val="002D5EC5"/>
    <w:rsid w:val="002D6636"/>
    <w:rsid w:val="002E04C8"/>
    <w:rsid w:val="002E1C9C"/>
    <w:rsid w:val="002E58B7"/>
    <w:rsid w:val="002E63FB"/>
    <w:rsid w:val="002F0733"/>
    <w:rsid w:val="002F374B"/>
    <w:rsid w:val="002F3B61"/>
    <w:rsid w:val="002F406E"/>
    <w:rsid w:val="00300EAE"/>
    <w:rsid w:val="00301E63"/>
    <w:rsid w:val="00303C3A"/>
    <w:rsid w:val="00303E33"/>
    <w:rsid w:val="0030692C"/>
    <w:rsid w:val="00306FEB"/>
    <w:rsid w:val="003100F2"/>
    <w:rsid w:val="0031241D"/>
    <w:rsid w:val="0031689C"/>
    <w:rsid w:val="00316FBD"/>
    <w:rsid w:val="00320179"/>
    <w:rsid w:val="0032609A"/>
    <w:rsid w:val="0033198A"/>
    <w:rsid w:val="003362F2"/>
    <w:rsid w:val="0034155E"/>
    <w:rsid w:val="00343E74"/>
    <w:rsid w:val="003443C9"/>
    <w:rsid w:val="00344683"/>
    <w:rsid w:val="00345FF6"/>
    <w:rsid w:val="00347C6B"/>
    <w:rsid w:val="00350B95"/>
    <w:rsid w:val="0035367B"/>
    <w:rsid w:val="00360527"/>
    <w:rsid w:val="003624A7"/>
    <w:rsid w:val="0036691C"/>
    <w:rsid w:val="00371621"/>
    <w:rsid w:val="00381424"/>
    <w:rsid w:val="00383B96"/>
    <w:rsid w:val="003844FD"/>
    <w:rsid w:val="00384BF1"/>
    <w:rsid w:val="0038672E"/>
    <w:rsid w:val="00391A5C"/>
    <w:rsid w:val="00393702"/>
    <w:rsid w:val="00393938"/>
    <w:rsid w:val="003953DA"/>
    <w:rsid w:val="003975B8"/>
    <w:rsid w:val="003A0918"/>
    <w:rsid w:val="003A09C0"/>
    <w:rsid w:val="003A4EDB"/>
    <w:rsid w:val="003A5F7E"/>
    <w:rsid w:val="003A6423"/>
    <w:rsid w:val="003B2598"/>
    <w:rsid w:val="003B72D2"/>
    <w:rsid w:val="003C1024"/>
    <w:rsid w:val="003C1F61"/>
    <w:rsid w:val="003C3A2B"/>
    <w:rsid w:val="003C4628"/>
    <w:rsid w:val="003C5DF0"/>
    <w:rsid w:val="003D0BD9"/>
    <w:rsid w:val="003D17D7"/>
    <w:rsid w:val="003D1B58"/>
    <w:rsid w:val="003D56BD"/>
    <w:rsid w:val="003D5E97"/>
    <w:rsid w:val="003D676D"/>
    <w:rsid w:val="003E2106"/>
    <w:rsid w:val="003E319F"/>
    <w:rsid w:val="003E4C47"/>
    <w:rsid w:val="003E6EAB"/>
    <w:rsid w:val="003E731D"/>
    <w:rsid w:val="003F08E0"/>
    <w:rsid w:val="003F12EE"/>
    <w:rsid w:val="003F2723"/>
    <w:rsid w:val="003F28D5"/>
    <w:rsid w:val="003F4782"/>
    <w:rsid w:val="00402710"/>
    <w:rsid w:val="00402842"/>
    <w:rsid w:val="0041201F"/>
    <w:rsid w:val="00413786"/>
    <w:rsid w:val="00421B13"/>
    <w:rsid w:val="004237AE"/>
    <w:rsid w:val="00423BA3"/>
    <w:rsid w:val="0043428A"/>
    <w:rsid w:val="0043534D"/>
    <w:rsid w:val="00436844"/>
    <w:rsid w:val="00436E1A"/>
    <w:rsid w:val="00440119"/>
    <w:rsid w:val="00440A44"/>
    <w:rsid w:val="00440DD2"/>
    <w:rsid w:val="00445DFE"/>
    <w:rsid w:val="00446C00"/>
    <w:rsid w:val="00446D1A"/>
    <w:rsid w:val="004474B6"/>
    <w:rsid w:val="004479E8"/>
    <w:rsid w:val="004500B0"/>
    <w:rsid w:val="00450781"/>
    <w:rsid w:val="00451ACE"/>
    <w:rsid w:val="0045275A"/>
    <w:rsid w:val="00457F20"/>
    <w:rsid w:val="00462C69"/>
    <w:rsid w:val="0046574B"/>
    <w:rsid w:val="0047076C"/>
    <w:rsid w:val="0047172C"/>
    <w:rsid w:val="0047255A"/>
    <w:rsid w:val="00473B46"/>
    <w:rsid w:val="00477830"/>
    <w:rsid w:val="0048215B"/>
    <w:rsid w:val="004866C0"/>
    <w:rsid w:val="00491D29"/>
    <w:rsid w:val="004926EE"/>
    <w:rsid w:val="004961D8"/>
    <w:rsid w:val="004A2C75"/>
    <w:rsid w:val="004A484C"/>
    <w:rsid w:val="004B0C25"/>
    <w:rsid w:val="004B18C4"/>
    <w:rsid w:val="004B25D0"/>
    <w:rsid w:val="004B34BF"/>
    <w:rsid w:val="004B3781"/>
    <w:rsid w:val="004B4D70"/>
    <w:rsid w:val="004B610D"/>
    <w:rsid w:val="004C619D"/>
    <w:rsid w:val="004C705A"/>
    <w:rsid w:val="004C7AA3"/>
    <w:rsid w:val="004D5C61"/>
    <w:rsid w:val="004D6966"/>
    <w:rsid w:val="004D7B60"/>
    <w:rsid w:val="004E0D1E"/>
    <w:rsid w:val="004E35A7"/>
    <w:rsid w:val="004E430B"/>
    <w:rsid w:val="004E6E2E"/>
    <w:rsid w:val="004F1376"/>
    <w:rsid w:val="004F1CAB"/>
    <w:rsid w:val="004F1E0A"/>
    <w:rsid w:val="004F419C"/>
    <w:rsid w:val="004F5477"/>
    <w:rsid w:val="004F6254"/>
    <w:rsid w:val="005071AC"/>
    <w:rsid w:val="00507FAD"/>
    <w:rsid w:val="00511B3E"/>
    <w:rsid w:val="00514CEE"/>
    <w:rsid w:val="00516CD6"/>
    <w:rsid w:val="005175D2"/>
    <w:rsid w:val="0052009C"/>
    <w:rsid w:val="00521CA6"/>
    <w:rsid w:val="00523503"/>
    <w:rsid w:val="0052409A"/>
    <w:rsid w:val="00524ACB"/>
    <w:rsid w:val="00526BEA"/>
    <w:rsid w:val="00526C4A"/>
    <w:rsid w:val="00527F83"/>
    <w:rsid w:val="00534353"/>
    <w:rsid w:val="005351D1"/>
    <w:rsid w:val="00540A20"/>
    <w:rsid w:val="00542302"/>
    <w:rsid w:val="0054525D"/>
    <w:rsid w:val="00551928"/>
    <w:rsid w:val="005557E5"/>
    <w:rsid w:val="00557D4D"/>
    <w:rsid w:val="0056367B"/>
    <w:rsid w:val="0056402E"/>
    <w:rsid w:val="00572CA5"/>
    <w:rsid w:val="0057327E"/>
    <w:rsid w:val="00575C49"/>
    <w:rsid w:val="00580645"/>
    <w:rsid w:val="00582D53"/>
    <w:rsid w:val="00585434"/>
    <w:rsid w:val="00592280"/>
    <w:rsid w:val="00592537"/>
    <w:rsid w:val="0059395A"/>
    <w:rsid w:val="00596252"/>
    <w:rsid w:val="005A23DF"/>
    <w:rsid w:val="005A2A12"/>
    <w:rsid w:val="005A5B96"/>
    <w:rsid w:val="005B0B64"/>
    <w:rsid w:val="005B1234"/>
    <w:rsid w:val="005B2080"/>
    <w:rsid w:val="005B218D"/>
    <w:rsid w:val="005B52E4"/>
    <w:rsid w:val="005B5871"/>
    <w:rsid w:val="005B7539"/>
    <w:rsid w:val="005C0981"/>
    <w:rsid w:val="005C5E46"/>
    <w:rsid w:val="005C6128"/>
    <w:rsid w:val="005C62AD"/>
    <w:rsid w:val="005D307E"/>
    <w:rsid w:val="005D31AA"/>
    <w:rsid w:val="005D40E3"/>
    <w:rsid w:val="005D7A92"/>
    <w:rsid w:val="005D7BB0"/>
    <w:rsid w:val="005E00C0"/>
    <w:rsid w:val="005E17BA"/>
    <w:rsid w:val="005E1D79"/>
    <w:rsid w:val="005E3DD7"/>
    <w:rsid w:val="005E64FA"/>
    <w:rsid w:val="005E7117"/>
    <w:rsid w:val="005E719C"/>
    <w:rsid w:val="005E7D77"/>
    <w:rsid w:val="005F1EE7"/>
    <w:rsid w:val="005F3C96"/>
    <w:rsid w:val="005F504C"/>
    <w:rsid w:val="005F667B"/>
    <w:rsid w:val="006013BD"/>
    <w:rsid w:val="0061539C"/>
    <w:rsid w:val="00621A56"/>
    <w:rsid w:val="00622A55"/>
    <w:rsid w:val="00626C13"/>
    <w:rsid w:val="00630454"/>
    <w:rsid w:val="00631D2E"/>
    <w:rsid w:val="00631F78"/>
    <w:rsid w:val="0063238D"/>
    <w:rsid w:val="0063457B"/>
    <w:rsid w:val="00636151"/>
    <w:rsid w:val="0064141C"/>
    <w:rsid w:val="006420AD"/>
    <w:rsid w:val="00644AD3"/>
    <w:rsid w:val="00650C33"/>
    <w:rsid w:val="006538B6"/>
    <w:rsid w:val="00655D23"/>
    <w:rsid w:val="00656F05"/>
    <w:rsid w:val="00660237"/>
    <w:rsid w:val="006618A2"/>
    <w:rsid w:val="00663300"/>
    <w:rsid w:val="00664D3E"/>
    <w:rsid w:val="006658D5"/>
    <w:rsid w:val="006718D3"/>
    <w:rsid w:val="00672B67"/>
    <w:rsid w:val="006730AA"/>
    <w:rsid w:val="006739B9"/>
    <w:rsid w:val="00673DDE"/>
    <w:rsid w:val="00677489"/>
    <w:rsid w:val="00681460"/>
    <w:rsid w:val="00684939"/>
    <w:rsid w:val="0068774C"/>
    <w:rsid w:val="00690036"/>
    <w:rsid w:val="006915F5"/>
    <w:rsid w:val="006943FD"/>
    <w:rsid w:val="006A0194"/>
    <w:rsid w:val="006A1EAD"/>
    <w:rsid w:val="006A20A5"/>
    <w:rsid w:val="006A482E"/>
    <w:rsid w:val="006A5F6B"/>
    <w:rsid w:val="006B677E"/>
    <w:rsid w:val="006B7BCE"/>
    <w:rsid w:val="006C15A4"/>
    <w:rsid w:val="006C2A01"/>
    <w:rsid w:val="006C30EC"/>
    <w:rsid w:val="006C57A9"/>
    <w:rsid w:val="006C5E7B"/>
    <w:rsid w:val="006D154E"/>
    <w:rsid w:val="006D33D9"/>
    <w:rsid w:val="006D62E2"/>
    <w:rsid w:val="006D6698"/>
    <w:rsid w:val="006D69FA"/>
    <w:rsid w:val="006D6F7C"/>
    <w:rsid w:val="006E017A"/>
    <w:rsid w:val="006E01B5"/>
    <w:rsid w:val="006E04F6"/>
    <w:rsid w:val="006E31FD"/>
    <w:rsid w:val="006E7BBB"/>
    <w:rsid w:val="006F024A"/>
    <w:rsid w:val="006F17B5"/>
    <w:rsid w:val="006F229B"/>
    <w:rsid w:val="006F2A42"/>
    <w:rsid w:val="006F3B9D"/>
    <w:rsid w:val="006F3E40"/>
    <w:rsid w:val="006F4AAC"/>
    <w:rsid w:val="006F68DD"/>
    <w:rsid w:val="006F7A55"/>
    <w:rsid w:val="007013E8"/>
    <w:rsid w:val="00706654"/>
    <w:rsid w:val="007160E1"/>
    <w:rsid w:val="007216C9"/>
    <w:rsid w:val="00722197"/>
    <w:rsid w:val="007279AD"/>
    <w:rsid w:val="007346EA"/>
    <w:rsid w:val="00736D2B"/>
    <w:rsid w:val="00741D7C"/>
    <w:rsid w:val="007441E3"/>
    <w:rsid w:val="0074799A"/>
    <w:rsid w:val="007510A0"/>
    <w:rsid w:val="00755EE8"/>
    <w:rsid w:val="00756B4C"/>
    <w:rsid w:val="00760380"/>
    <w:rsid w:val="00760A78"/>
    <w:rsid w:val="00760E1E"/>
    <w:rsid w:val="00765C39"/>
    <w:rsid w:val="00770115"/>
    <w:rsid w:val="00770C9F"/>
    <w:rsid w:val="0077187A"/>
    <w:rsid w:val="00780AE2"/>
    <w:rsid w:val="007810D8"/>
    <w:rsid w:val="00782103"/>
    <w:rsid w:val="007824BD"/>
    <w:rsid w:val="0078372F"/>
    <w:rsid w:val="00785435"/>
    <w:rsid w:val="007864D8"/>
    <w:rsid w:val="00786EB8"/>
    <w:rsid w:val="00793BD7"/>
    <w:rsid w:val="00794DF5"/>
    <w:rsid w:val="00797454"/>
    <w:rsid w:val="00797D81"/>
    <w:rsid w:val="00797DBA"/>
    <w:rsid w:val="007A11ED"/>
    <w:rsid w:val="007A239C"/>
    <w:rsid w:val="007A28EB"/>
    <w:rsid w:val="007A2F40"/>
    <w:rsid w:val="007A33B9"/>
    <w:rsid w:val="007B0631"/>
    <w:rsid w:val="007B2113"/>
    <w:rsid w:val="007B25DD"/>
    <w:rsid w:val="007B2D8A"/>
    <w:rsid w:val="007C00E1"/>
    <w:rsid w:val="007C023A"/>
    <w:rsid w:val="007C04A8"/>
    <w:rsid w:val="007C199F"/>
    <w:rsid w:val="007C2613"/>
    <w:rsid w:val="007C34E3"/>
    <w:rsid w:val="007C5E1A"/>
    <w:rsid w:val="007C7E55"/>
    <w:rsid w:val="007D06DF"/>
    <w:rsid w:val="007D11B1"/>
    <w:rsid w:val="007D452A"/>
    <w:rsid w:val="007D7730"/>
    <w:rsid w:val="007E2964"/>
    <w:rsid w:val="007E3C07"/>
    <w:rsid w:val="007E49C8"/>
    <w:rsid w:val="007F052B"/>
    <w:rsid w:val="007F14A2"/>
    <w:rsid w:val="007F2D44"/>
    <w:rsid w:val="007F4054"/>
    <w:rsid w:val="007F4499"/>
    <w:rsid w:val="00800B45"/>
    <w:rsid w:val="008027A5"/>
    <w:rsid w:val="00810B2A"/>
    <w:rsid w:val="008131A0"/>
    <w:rsid w:val="00814618"/>
    <w:rsid w:val="00815315"/>
    <w:rsid w:val="00820126"/>
    <w:rsid w:val="00820C95"/>
    <w:rsid w:val="008239C9"/>
    <w:rsid w:val="008241EE"/>
    <w:rsid w:val="00824235"/>
    <w:rsid w:val="00825725"/>
    <w:rsid w:val="008304DE"/>
    <w:rsid w:val="008317E0"/>
    <w:rsid w:val="0083352B"/>
    <w:rsid w:val="008350A4"/>
    <w:rsid w:val="008353AA"/>
    <w:rsid w:val="00835B24"/>
    <w:rsid w:val="00837698"/>
    <w:rsid w:val="008379EA"/>
    <w:rsid w:val="00841F51"/>
    <w:rsid w:val="008425A4"/>
    <w:rsid w:val="0084269E"/>
    <w:rsid w:val="0084484D"/>
    <w:rsid w:val="00844FBD"/>
    <w:rsid w:val="008451B2"/>
    <w:rsid w:val="00847DB2"/>
    <w:rsid w:val="008501B8"/>
    <w:rsid w:val="00850803"/>
    <w:rsid w:val="00850AEB"/>
    <w:rsid w:val="008533C1"/>
    <w:rsid w:val="008563F5"/>
    <w:rsid w:val="00856C20"/>
    <w:rsid w:val="0086254C"/>
    <w:rsid w:val="00863BC3"/>
    <w:rsid w:val="00864AA2"/>
    <w:rsid w:val="00864F16"/>
    <w:rsid w:val="00865E47"/>
    <w:rsid w:val="008669B3"/>
    <w:rsid w:val="00867157"/>
    <w:rsid w:val="0087131E"/>
    <w:rsid w:val="00871BE8"/>
    <w:rsid w:val="00877E42"/>
    <w:rsid w:val="0088395B"/>
    <w:rsid w:val="0088591D"/>
    <w:rsid w:val="00886BD9"/>
    <w:rsid w:val="0088750B"/>
    <w:rsid w:val="00887EA6"/>
    <w:rsid w:val="00891194"/>
    <w:rsid w:val="008A12F4"/>
    <w:rsid w:val="008A1D2D"/>
    <w:rsid w:val="008A2AF0"/>
    <w:rsid w:val="008A3E9A"/>
    <w:rsid w:val="008A5B3A"/>
    <w:rsid w:val="008A5B54"/>
    <w:rsid w:val="008A6246"/>
    <w:rsid w:val="008B5FB2"/>
    <w:rsid w:val="008B6A55"/>
    <w:rsid w:val="008C1A88"/>
    <w:rsid w:val="008C1F05"/>
    <w:rsid w:val="008C41BA"/>
    <w:rsid w:val="008C4EA2"/>
    <w:rsid w:val="008C58C7"/>
    <w:rsid w:val="008C66D2"/>
    <w:rsid w:val="008C6BE4"/>
    <w:rsid w:val="008C7293"/>
    <w:rsid w:val="008D036C"/>
    <w:rsid w:val="008D081A"/>
    <w:rsid w:val="008D2D44"/>
    <w:rsid w:val="008D4AD4"/>
    <w:rsid w:val="008D6310"/>
    <w:rsid w:val="008D7856"/>
    <w:rsid w:val="008E38B3"/>
    <w:rsid w:val="008E3A84"/>
    <w:rsid w:val="008E74B2"/>
    <w:rsid w:val="008F107B"/>
    <w:rsid w:val="008F1407"/>
    <w:rsid w:val="008F2F37"/>
    <w:rsid w:val="008F4CC4"/>
    <w:rsid w:val="008F53CA"/>
    <w:rsid w:val="008F78BD"/>
    <w:rsid w:val="00902F26"/>
    <w:rsid w:val="00907CB0"/>
    <w:rsid w:val="009121CE"/>
    <w:rsid w:val="00912ACB"/>
    <w:rsid w:val="00913C0A"/>
    <w:rsid w:val="0091513B"/>
    <w:rsid w:val="00916D1F"/>
    <w:rsid w:val="00916E85"/>
    <w:rsid w:val="0092469E"/>
    <w:rsid w:val="0092586C"/>
    <w:rsid w:val="00930F6F"/>
    <w:rsid w:val="00934C12"/>
    <w:rsid w:val="00936D8F"/>
    <w:rsid w:val="0094657B"/>
    <w:rsid w:val="00950090"/>
    <w:rsid w:val="00952691"/>
    <w:rsid w:val="0095459A"/>
    <w:rsid w:val="00955C27"/>
    <w:rsid w:val="00956085"/>
    <w:rsid w:val="0095649B"/>
    <w:rsid w:val="00961091"/>
    <w:rsid w:val="009628F9"/>
    <w:rsid w:val="009640F6"/>
    <w:rsid w:val="00965790"/>
    <w:rsid w:val="00970950"/>
    <w:rsid w:val="00970A1D"/>
    <w:rsid w:val="00972794"/>
    <w:rsid w:val="009735D1"/>
    <w:rsid w:val="009748A3"/>
    <w:rsid w:val="0098188C"/>
    <w:rsid w:val="00983C8F"/>
    <w:rsid w:val="00985999"/>
    <w:rsid w:val="0099711B"/>
    <w:rsid w:val="009A08D5"/>
    <w:rsid w:val="009A1BA3"/>
    <w:rsid w:val="009A360E"/>
    <w:rsid w:val="009A6017"/>
    <w:rsid w:val="009A7A31"/>
    <w:rsid w:val="009B0775"/>
    <w:rsid w:val="009B21D3"/>
    <w:rsid w:val="009B41ED"/>
    <w:rsid w:val="009B55A6"/>
    <w:rsid w:val="009B77F4"/>
    <w:rsid w:val="009B7EF5"/>
    <w:rsid w:val="009C01B2"/>
    <w:rsid w:val="009C3D0E"/>
    <w:rsid w:val="009C3E7C"/>
    <w:rsid w:val="009C4019"/>
    <w:rsid w:val="009D029C"/>
    <w:rsid w:val="009D0AE3"/>
    <w:rsid w:val="009D314A"/>
    <w:rsid w:val="009D4FD7"/>
    <w:rsid w:val="009E0109"/>
    <w:rsid w:val="009E0507"/>
    <w:rsid w:val="009E2DE5"/>
    <w:rsid w:val="009E3FA3"/>
    <w:rsid w:val="009E4188"/>
    <w:rsid w:val="009E6F3A"/>
    <w:rsid w:val="009E7DE9"/>
    <w:rsid w:val="009F1DF5"/>
    <w:rsid w:val="009F3117"/>
    <w:rsid w:val="009F311C"/>
    <w:rsid w:val="009F4129"/>
    <w:rsid w:val="00A04BCA"/>
    <w:rsid w:val="00A05272"/>
    <w:rsid w:val="00A0783A"/>
    <w:rsid w:val="00A13147"/>
    <w:rsid w:val="00A13215"/>
    <w:rsid w:val="00A1322B"/>
    <w:rsid w:val="00A14506"/>
    <w:rsid w:val="00A17B68"/>
    <w:rsid w:val="00A21B6F"/>
    <w:rsid w:val="00A22AF0"/>
    <w:rsid w:val="00A23289"/>
    <w:rsid w:val="00A23540"/>
    <w:rsid w:val="00A27AA6"/>
    <w:rsid w:val="00A30D9A"/>
    <w:rsid w:val="00A33E79"/>
    <w:rsid w:val="00A37663"/>
    <w:rsid w:val="00A427F3"/>
    <w:rsid w:val="00A43AF0"/>
    <w:rsid w:val="00A4521E"/>
    <w:rsid w:val="00A46B1C"/>
    <w:rsid w:val="00A50D39"/>
    <w:rsid w:val="00A50D4D"/>
    <w:rsid w:val="00A52A7B"/>
    <w:rsid w:val="00A54EB2"/>
    <w:rsid w:val="00A55DD4"/>
    <w:rsid w:val="00A56367"/>
    <w:rsid w:val="00A56670"/>
    <w:rsid w:val="00A56B6E"/>
    <w:rsid w:val="00A57118"/>
    <w:rsid w:val="00A600EE"/>
    <w:rsid w:val="00A60F81"/>
    <w:rsid w:val="00A6205B"/>
    <w:rsid w:val="00A62602"/>
    <w:rsid w:val="00A62C5A"/>
    <w:rsid w:val="00A64FAA"/>
    <w:rsid w:val="00A66A34"/>
    <w:rsid w:val="00A6701D"/>
    <w:rsid w:val="00A735D1"/>
    <w:rsid w:val="00A810D3"/>
    <w:rsid w:val="00A82B2B"/>
    <w:rsid w:val="00A863BA"/>
    <w:rsid w:val="00A9205B"/>
    <w:rsid w:val="00A945DC"/>
    <w:rsid w:val="00A951A5"/>
    <w:rsid w:val="00A954CF"/>
    <w:rsid w:val="00A9631D"/>
    <w:rsid w:val="00A96E79"/>
    <w:rsid w:val="00AA3A10"/>
    <w:rsid w:val="00AA493D"/>
    <w:rsid w:val="00AA4E5F"/>
    <w:rsid w:val="00AA6494"/>
    <w:rsid w:val="00AA6BE4"/>
    <w:rsid w:val="00AA744F"/>
    <w:rsid w:val="00AA7FD5"/>
    <w:rsid w:val="00AB0327"/>
    <w:rsid w:val="00AB08D9"/>
    <w:rsid w:val="00AB1C0A"/>
    <w:rsid w:val="00AB212F"/>
    <w:rsid w:val="00AB314B"/>
    <w:rsid w:val="00AB7642"/>
    <w:rsid w:val="00AC2B48"/>
    <w:rsid w:val="00AC339D"/>
    <w:rsid w:val="00AC39A7"/>
    <w:rsid w:val="00AC6BCA"/>
    <w:rsid w:val="00AD082D"/>
    <w:rsid w:val="00AD253A"/>
    <w:rsid w:val="00AD4695"/>
    <w:rsid w:val="00AD4908"/>
    <w:rsid w:val="00AD5186"/>
    <w:rsid w:val="00AD7F16"/>
    <w:rsid w:val="00AE2311"/>
    <w:rsid w:val="00AE315B"/>
    <w:rsid w:val="00AE3327"/>
    <w:rsid w:val="00AE33C2"/>
    <w:rsid w:val="00AF078E"/>
    <w:rsid w:val="00AF1559"/>
    <w:rsid w:val="00AF6707"/>
    <w:rsid w:val="00AF71C5"/>
    <w:rsid w:val="00B013F1"/>
    <w:rsid w:val="00B01488"/>
    <w:rsid w:val="00B01648"/>
    <w:rsid w:val="00B01D3B"/>
    <w:rsid w:val="00B03673"/>
    <w:rsid w:val="00B04463"/>
    <w:rsid w:val="00B125FD"/>
    <w:rsid w:val="00B158A2"/>
    <w:rsid w:val="00B177C2"/>
    <w:rsid w:val="00B2142E"/>
    <w:rsid w:val="00B2570A"/>
    <w:rsid w:val="00B25DC4"/>
    <w:rsid w:val="00B263F7"/>
    <w:rsid w:val="00B32017"/>
    <w:rsid w:val="00B34AC2"/>
    <w:rsid w:val="00B37078"/>
    <w:rsid w:val="00B37162"/>
    <w:rsid w:val="00B37CE1"/>
    <w:rsid w:val="00B469AD"/>
    <w:rsid w:val="00B46FAA"/>
    <w:rsid w:val="00B51182"/>
    <w:rsid w:val="00B613AE"/>
    <w:rsid w:val="00B62233"/>
    <w:rsid w:val="00B641FF"/>
    <w:rsid w:val="00B64E83"/>
    <w:rsid w:val="00B654A0"/>
    <w:rsid w:val="00B71136"/>
    <w:rsid w:val="00B7160C"/>
    <w:rsid w:val="00B71C25"/>
    <w:rsid w:val="00B7634A"/>
    <w:rsid w:val="00B80865"/>
    <w:rsid w:val="00B80DD2"/>
    <w:rsid w:val="00B81EFF"/>
    <w:rsid w:val="00B87ED0"/>
    <w:rsid w:val="00B916FD"/>
    <w:rsid w:val="00B926FB"/>
    <w:rsid w:val="00BA1828"/>
    <w:rsid w:val="00BA6EC9"/>
    <w:rsid w:val="00BB01BC"/>
    <w:rsid w:val="00BB0906"/>
    <w:rsid w:val="00BB2B20"/>
    <w:rsid w:val="00BB37E3"/>
    <w:rsid w:val="00BB4198"/>
    <w:rsid w:val="00BC0C57"/>
    <w:rsid w:val="00BC1FF4"/>
    <w:rsid w:val="00BC6A0E"/>
    <w:rsid w:val="00BC77EB"/>
    <w:rsid w:val="00BD3786"/>
    <w:rsid w:val="00BD41B5"/>
    <w:rsid w:val="00BD45D3"/>
    <w:rsid w:val="00BD5E0E"/>
    <w:rsid w:val="00BD6813"/>
    <w:rsid w:val="00BE08A0"/>
    <w:rsid w:val="00BE1560"/>
    <w:rsid w:val="00BE1B7C"/>
    <w:rsid w:val="00BE3AE2"/>
    <w:rsid w:val="00BE455E"/>
    <w:rsid w:val="00BE4AE8"/>
    <w:rsid w:val="00BE6A51"/>
    <w:rsid w:val="00BE7B37"/>
    <w:rsid w:val="00BF74A5"/>
    <w:rsid w:val="00C013C8"/>
    <w:rsid w:val="00C02358"/>
    <w:rsid w:val="00C03581"/>
    <w:rsid w:val="00C04CB6"/>
    <w:rsid w:val="00C04DC0"/>
    <w:rsid w:val="00C07C9C"/>
    <w:rsid w:val="00C10121"/>
    <w:rsid w:val="00C10968"/>
    <w:rsid w:val="00C15CD7"/>
    <w:rsid w:val="00C15F97"/>
    <w:rsid w:val="00C225C4"/>
    <w:rsid w:val="00C226CF"/>
    <w:rsid w:val="00C22A78"/>
    <w:rsid w:val="00C24F83"/>
    <w:rsid w:val="00C25734"/>
    <w:rsid w:val="00C25D21"/>
    <w:rsid w:val="00C26988"/>
    <w:rsid w:val="00C322F1"/>
    <w:rsid w:val="00C3331C"/>
    <w:rsid w:val="00C339D1"/>
    <w:rsid w:val="00C35C06"/>
    <w:rsid w:val="00C41444"/>
    <w:rsid w:val="00C46CF8"/>
    <w:rsid w:val="00C47B80"/>
    <w:rsid w:val="00C56176"/>
    <w:rsid w:val="00C57C30"/>
    <w:rsid w:val="00C60660"/>
    <w:rsid w:val="00C61DF9"/>
    <w:rsid w:val="00C61F01"/>
    <w:rsid w:val="00C6405C"/>
    <w:rsid w:val="00C64B17"/>
    <w:rsid w:val="00C64B4F"/>
    <w:rsid w:val="00C64D90"/>
    <w:rsid w:val="00C65FCC"/>
    <w:rsid w:val="00C7076B"/>
    <w:rsid w:val="00C7313D"/>
    <w:rsid w:val="00C754F1"/>
    <w:rsid w:val="00C80A2E"/>
    <w:rsid w:val="00C81388"/>
    <w:rsid w:val="00C863E3"/>
    <w:rsid w:val="00C86F08"/>
    <w:rsid w:val="00C9040D"/>
    <w:rsid w:val="00C90B55"/>
    <w:rsid w:val="00C918FB"/>
    <w:rsid w:val="00C92642"/>
    <w:rsid w:val="00C96B73"/>
    <w:rsid w:val="00C96D0F"/>
    <w:rsid w:val="00CA32A2"/>
    <w:rsid w:val="00CA491A"/>
    <w:rsid w:val="00CA5F13"/>
    <w:rsid w:val="00CA70B9"/>
    <w:rsid w:val="00CA7650"/>
    <w:rsid w:val="00CA76E2"/>
    <w:rsid w:val="00CB102C"/>
    <w:rsid w:val="00CB3BED"/>
    <w:rsid w:val="00CB6429"/>
    <w:rsid w:val="00CB7D50"/>
    <w:rsid w:val="00CC1069"/>
    <w:rsid w:val="00CC10B3"/>
    <w:rsid w:val="00CC5AEC"/>
    <w:rsid w:val="00CC602F"/>
    <w:rsid w:val="00CD0469"/>
    <w:rsid w:val="00CD068C"/>
    <w:rsid w:val="00CD0CA9"/>
    <w:rsid w:val="00CD1CB4"/>
    <w:rsid w:val="00CD2C09"/>
    <w:rsid w:val="00CD30FD"/>
    <w:rsid w:val="00CD35FE"/>
    <w:rsid w:val="00CD3C10"/>
    <w:rsid w:val="00CE0EEE"/>
    <w:rsid w:val="00CE31CC"/>
    <w:rsid w:val="00CE3806"/>
    <w:rsid w:val="00CE3E69"/>
    <w:rsid w:val="00CE56EF"/>
    <w:rsid w:val="00CE7B9D"/>
    <w:rsid w:val="00CE7BBC"/>
    <w:rsid w:val="00CF100F"/>
    <w:rsid w:val="00CF66C0"/>
    <w:rsid w:val="00D015F3"/>
    <w:rsid w:val="00D035AB"/>
    <w:rsid w:val="00D05761"/>
    <w:rsid w:val="00D11DAC"/>
    <w:rsid w:val="00D120CE"/>
    <w:rsid w:val="00D12C86"/>
    <w:rsid w:val="00D13947"/>
    <w:rsid w:val="00D143E1"/>
    <w:rsid w:val="00D158FE"/>
    <w:rsid w:val="00D15977"/>
    <w:rsid w:val="00D23953"/>
    <w:rsid w:val="00D23A2C"/>
    <w:rsid w:val="00D23EF3"/>
    <w:rsid w:val="00D302BE"/>
    <w:rsid w:val="00D32545"/>
    <w:rsid w:val="00D4393A"/>
    <w:rsid w:val="00D447C8"/>
    <w:rsid w:val="00D4551B"/>
    <w:rsid w:val="00D4713B"/>
    <w:rsid w:val="00D479E5"/>
    <w:rsid w:val="00D511FA"/>
    <w:rsid w:val="00D512FC"/>
    <w:rsid w:val="00D5193F"/>
    <w:rsid w:val="00D53ED2"/>
    <w:rsid w:val="00D54875"/>
    <w:rsid w:val="00D60688"/>
    <w:rsid w:val="00D6303F"/>
    <w:rsid w:val="00D66525"/>
    <w:rsid w:val="00D73334"/>
    <w:rsid w:val="00D73452"/>
    <w:rsid w:val="00D75E97"/>
    <w:rsid w:val="00D76663"/>
    <w:rsid w:val="00D76847"/>
    <w:rsid w:val="00D77BDE"/>
    <w:rsid w:val="00D800C1"/>
    <w:rsid w:val="00D808BB"/>
    <w:rsid w:val="00D811C0"/>
    <w:rsid w:val="00D86789"/>
    <w:rsid w:val="00D868F6"/>
    <w:rsid w:val="00D904AA"/>
    <w:rsid w:val="00D90D85"/>
    <w:rsid w:val="00D91874"/>
    <w:rsid w:val="00D91F0D"/>
    <w:rsid w:val="00D938D6"/>
    <w:rsid w:val="00D93CE0"/>
    <w:rsid w:val="00D94978"/>
    <w:rsid w:val="00DA19D0"/>
    <w:rsid w:val="00DA46C8"/>
    <w:rsid w:val="00DB2F1E"/>
    <w:rsid w:val="00DB504F"/>
    <w:rsid w:val="00DB538B"/>
    <w:rsid w:val="00DC0E80"/>
    <w:rsid w:val="00DC30EA"/>
    <w:rsid w:val="00DC5E4C"/>
    <w:rsid w:val="00DD0A67"/>
    <w:rsid w:val="00DD12E4"/>
    <w:rsid w:val="00DD2E3F"/>
    <w:rsid w:val="00DD6B0D"/>
    <w:rsid w:val="00DD6F48"/>
    <w:rsid w:val="00DE173F"/>
    <w:rsid w:val="00DE1AEE"/>
    <w:rsid w:val="00DE1E3A"/>
    <w:rsid w:val="00DE62BD"/>
    <w:rsid w:val="00DF3B4A"/>
    <w:rsid w:val="00DF438C"/>
    <w:rsid w:val="00DF5957"/>
    <w:rsid w:val="00DF5CBE"/>
    <w:rsid w:val="00E00B2E"/>
    <w:rsid w:val="00E109D1"/>
    <w:rsid w:val="00E10E04"/>
    <w:rsid w:val="00E13773"/>
    <w:rsid w:val="00E16573"/>
    <w:rsid w:val="00E17866"/>
    <w:rsid w:val="00E20259"/>
    <w:rsid w:val="00E22F2C"/>
    <w:rsid w:val="00E2397A"/>
    <w:rsid w:val="00E27D1B"/>
    <w:rsid w:val="00E27E02"/>
    <w:rsid w:val="00E31EB7"/>
    <w:rsid w:val="00E35350"/>
    <w:rsid w:val="00E4081E"/>
    <w:rsid w:val="00E40BAB"/>
    <w:rsid w:val="00E43F9B"/>
    <w:rsid w:val="00E44500"/>
    <w:rsid w:val="00E44DC9"/>
    <w:rsid w:val="00E538DF"/>
    <w:rsid w:val="00E5561F"/>
    <w:rsid w:val="00E55F50"/>
    <w:rsid w:val="00E577DE"/>
    <w:rsid w:val="00E63980"/>
    <w:rsid w:val="00E64012"/>
    <w:rsid w:val="00E65687"/>
    <w:rsid w:val="00E67466"/>
    <w:rsid w:val="00E7191C"/>
    <w:rsid w:val="00E778D7"/>
    <w:rsid w:val="00E8043B"/>
    <w:rsid w:val="00E81930"/>
    <w:rsid w:val="00E85A75"/>
    <w:rsid w:val="00E8653F"/>
    <w:rsid w:val="00E90719"/>
    <w:rsid w:val="00E930E5"/>
    <w:rsid w:val="00E940B7"/>
    <w:rsid w:val="00E941CA"/>
    <w:rsid w:val="00E9500A"/>
    <w:rsid w:val="00E95195"/>
    <w:rsid w:val="00E955C1"/>
    <w:rsid w:val="00E95E77"/>
    <w:rsid w:val="00E9720D"/>
    <w:rsid w:val="00E97D38"/>
    <w:rsid w:val="00EA2AD1"/>
    <w:rsid w:val="00EA593D"/>
    <w:rsid w:val="00EA66C0"/>
    <w:rsid w:val="00EB0570"/>
    <w:rsid w:val="00EB6E26"/>
    <w:rsid w:val="00EB7602"/>
    <w:rsid w:val="00EC0081"/>
    <w:rsid w:val="00EC0AE7"/>
    <w:rsid w:val="00EC354D"/>
    <w:rsid w:val="00EC5AD9"/>
    <w:rsid w:val="00ED0B63"/>
    <w:rsid w:val="00ED0BA8"/>
    <w:rsid w:val="00ED364B"/>
    <w:rsid w:val="00ED3723"/>
    <w:rsid w:val="00ED3DA6"/>
    <w:rsid w:val="00EE110C"/>
    <w:rsid w:val="00EE29BB"/>
    <w:rsid w:val="00EE453C"/>
    <w:rsid w:val="00EE5745"/>
    <w:rsid w:val="00EE6B0C"/>
    <w:rsid w:val="00EF076F"/>
    <w:rsid w:val="00EF1759"/>
    <w:rsid w:val="00EF3C72"/>
    <w:rsid w:val="00EF506A"/>
    <w:rsid w:val="00EF54B4"/>
    <w:rsid w:val="00EF60FD"/>
    <w:rsid w:val="00F0245E"/>
    <w:rsid w:val="00F04214"/>
    <w:rsid w:val="00F06D60"/>
    <w:rsid w:val="00F10383"/>
    <w:rsid w:val="00F10CCF"/>
    <w:rsid w:val="00F16FDF"/>
    <w:rsid w:val="00F178E2"/>
    <w:rsid w:val="00F223F1"/>
    <w:rsid w:val="00F23842"/>
    <w:rsid w:val="00F24E05"/>
    <w:rsid w:val="00F270F5"/>
    <w:rsid w:val="00F303E3"/>
    <w:rsid w:val="00F3081C"/>
    <w:rsid w:val="00F31257"/>
    <w:rsid w:val="00F372CC"/>
    <w:rsid w:val="00F37410"/>
    <w:rsid w:val="00F4488A"/>
    <w:rsid w:val="00F452BD"/>
    <w:rsid w:val="00F45378"/>
    <w:rsid w:val="00F455A8"/>
    <w:rsid w:val="00F45630"/>
    <w:rsid w:val="00F46134"/>
    <w:rsid w:val="00F4694C"/>
    <w:rsid w:val="00F47939"/>
    <w:rsid w:val="00F510BF"/>
    <w:rsid w:val="00F52A12"/>
    <w:rsid w:val="00F53A86"/>
    <w:rsid w:val="00F53A96"/>
    <w:rsid w:val="00F5453E"/>
    <w:rsid w:val="00F546EA"/>
    <w:rsid w:val="00F572A5"/>
    <w:rsid w:val="00F5751E"/>
    <w:rsid w:val="00F62B6B"/>
    <w:rsid w:val="00F6330F"/>
    <w:rsid w:val="00F64529"/>
    <w:rsid w:val="00F67F0E"/>
    <w:rsid w:val="00F75403"/>
    <w:rsid w:val="00F769A4"/>
    <w:rsid w:val="00F80E1E"/>
    <w:rsid w:val="00F8195B"/>
    <w:rsid w:val="00F826A0"/>
    <w:rsid w:val="00F8285F"/>
    <w:rsid w:val="00F86F9E"/>
    <w:rsid w:val="00F90344"/>
    <w:rsid w:val="00F91B7C"/>
    <w:rsid w:val="00F958DC"/>
    <w:rsid w:val="00FA1D5E"/>
    <w:rsid w:val="00FA3429"/>
    <w:rsid w:val="00FA4790"/>
    <w:rsid w:val="00FA5CBE"/>
    <w:rsid w:val="00FA5F15"/>
    <w:rsid w:val="00FA7A47"/>
    <w:rsid w:val="00FB150D"/>
    <w:rsid w:val="00FB33C1"/>
    <w:rsid w:val="00FB65AF"/>
    <w:rsid w:val="00FB7FD0"/>
    <w:rsid w:val="00FC0087"/>
    <w:rsid w:val="00FC1EA1"/>
    <w:rsid w:val="00FC2989"/>
    <w:rsid w:val="00FC334C"/>
    <w:rsid w:val="00FC4B62"/>
    <w:rsid w:val="00FD0A34"/>
    <w:rsid w:val="00FD247B"/>
    <w:rsid w:val="00FD2656"/>
    <w:rsid w:val="00FD6271"/>
    <w:rsid w:val="00FD7A20"/>
    <w:rsid w:val="00FE259A"/>
    <w:rsid w:val="00FE341B"/>
    <w:rsid w:val="00FE43D3"/>
    <w:rsid w:val="00FE4958"/>
    <w:rsid w:val="00FF165F"/>
    <w:rsid w:val="00FF24C5"/>
    <w:rsid w:val="00FF3655"/>
    <w:rsid w:val="00FF4CEA"/>
    <w:rsid w:val="00FF4CEF"/>
    <w:rsid w:val="00FF7183"/>
    <w:rsid w:val="00FF7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075639"/>
    <w:pPr>
      <w:spacing w:before="240" w:after="240" w:line="360" w:lineRule="auto"/>
      <w:jc w:val="both"/>
    </w:pPr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0115"/>
    <w:pPr>
      <w:keepNext/>
      <w:keepLines/>
      <w:numPr>
        <w:ilvl w:val="1"/>
        <w:numId w:val="2"/>
      </w:numPr>
      <w:spacing w:before="480" w:after="0" w:line="276" w:lineRule="auto"/>
      <w:outlineLvl w:val="0"/>
    </w:pPr>
    <w:rPr>
      <w:rFonts w:eastAsia="Times New Roman"/>
      <w:b/>
      <w:bCs/>
      <w:color w:val="000000"/>
      <w:sz w:val="28"/>
      <w:szCs w:val="28"/>
      <w:lang w:eastAsia="it-IT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E33C2"/>
    <w:pPr>
      <w:keepNext/>
      <w:keepLines/>
      <w:numPr>
        <w:ilvl w:val="2"/>
        <w:numId w:val="2"/>
      </w:numPr>
      <w:spacing w:before="200" w:after="0"/>
      <w:outlineLvl w:val="1"/>
    </w:pPr>
    <w:rPr>
      <w:rFonts w:eastAsia="Times New Roman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E33C2"/>
    <w:pPr>
      <w:keepNext/>
      <w:keepLines/>
      <w:numPr>
        <w:ilvl w:val="3"/>
        <w:numId w:val="2"/>
      </w:numPr>
      <w:spacing w:before="200" w:after="0"/>
      <w:outlineLvl w:val="2"/>
    </w:pPr>
    <w:rPr>
      <w:rFonts w:eastAsia="Times New Roman"/>
      <w:b/>
      <w:bCs/>
      <w:color w:val="000000"/>
    </w:rPr>
  </w:style>
  <w:style w:type="paragraph" w:styleId="Heading4">
    <w:name w:val="heading 4"/>
    <w:basedOn w:val="Title"/>
    <w:next w:val="Normal"/>
    <w:link w:val="Heading4Char"/>
    <w:uiPriority w:val="99"/>
    <w:qFormat/>
    <w:rsid w:val="00AE33C2"/>
    <w:pPr>
      <w:keepNext/>
      <w:keepLines/>
      <w:numPr>
        <w:ilvl w:val="6"/>
      </w:numPr>
      <w:spacing w:before="200" w:after="0"/>
      <w:outlineLvl w:val="3"/>
    </w:pPr>
    <w:rPr>
      <w:b/>
      <w:bCs/>
      <w:i/>
      <w:iCs/>
    </w:rPr>
  </w:style>
  <w:style w:type="paragraph" w:styleId="Heading5">
    <w:name w:val="heading 5"/>
    <w:basedOn w:val="Heading1"/>
    <w:next w:val="Normal"/>
    <w:link w:val="Heading5Char"/>
    <w:uiPriority w:val="99"/>
    <w:qFormat/>
    <w:rsid w:val="00AE33C2"/>
    <w:pPr>
      <w:numPr>
        <w:ilvl w:val="7"/>
      </w:numPr>
      <w:spacing w:before="200"/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A6EC9"/>
    <w:pPr>
      <w:keepNext/>
      <w:keepLines/>
      <w:numPr>
        <w:ilvl w:val="8"/>
        <w:numId w:val="2"/>
      </w:numPr>
      <w:spacing w:before="200" w:after="0"/>
      <w:outlineLvl w:val="5"/>
    </w:pPr>
    <w:rPr>
      <w:rFonts w:eastAsia="Times New Roman"/>
      <w:i/>
      <w:iCs/>
      <w:color w:val="000000"/>
      <w:sz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E33C2"/>
    <w:pPr>
      <w:keepNext/>
      <w:keepLines/>
      <w:spacing w:before="200" w:after="0"/>
      <w:outlineLvl w:val="6"/>
    </w:pPr>
    <w:rPr>
      <w:rFonts w:eastAsia="Times New Roman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E33C2"/>
    <w:pPr>
      <w:keepNext/>
      <w:keepLines/>
      <w:numPr>
        <w:ilvl w:val="7"/>
        <w:numId w:val="1"/>
      </w:numPr>
      <w:spacing w:before="200" w:after="0"/>
      <w:outlineLvl w:val="7"/>
    </w:pPr>
    <w:rPr>
      <w:rFonts w:eastAsia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E33C2"/>
    <w:pPr>
      <w:keepNext/>
      <w:keepLines/>
      <w:numPr>
        <w:ilvl w:val="8"/>
        <w:numId w:val="1"/>
      </w:numPr>
      <w:spacing w:before="200" w:after="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70115"/>
    <w:rPr>
      <w:rFonts w:ascii="Arial" w:hAnsi="Arial" w:cs="Times New Roman"/>
      <w:b/>
      <w:bCs/>
      <w:color w:val="000000"/>
      <w:sz w:val="28"/>
      <w:szCs w:val="28"/>
      <w:lang w:eastAsia="it-IT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E33C2"/>
    <w:rPr>
      <w:rFonts w:ascii="Arial" w:hAnsi="Arial" w:cs="Times New Roman"/>
      <w:b/>
      <w:bCs/>
      <w:color w:val="00000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E33C2"/>
    <w:rPr>
      <w:rFonts w:ascii="Arial" w:hAnsi="Arial" w:cs="Times New Roman"/>
      <w:b/>
      <w:bCs/>
      <w:color w:val="000000"/>
      <w:sz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748A3"/>
    <w:rPr>
      <w:rFonts w:ascii="Arial" w:hAnsi="Arial" w:cs="Times New Roman"/>
      <w:b/>
      <w:bCs/>
      <w:i/>
      <w:iCs/>
      <w:color w:val="000000"/>
      <w:spacing w:val="5"/>
      <w:kern w:val="28"/>
      <w:sz w:val="52"/>
      <w:szCs w:val="52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21B13"/>
    <w:rPr>
      <w:rFonts w:ascii="Arial" w:hAnsi="Arial" w:cs="Times New Roman"/>
      <w:b/>
      <w:bCs/>
      <w:color w:val="000000"/>
      <w:sz w:val="28"/>
      <w:szCs w:val="28"/>
      <w:lang w:eastAsia="it-IT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A6EC9"/>
    <w:rPr>
      <w:rFonts w:ascii="Arial" w:hAnsi="Arial" w:cs="Times New Roman"/>
      <w:i/>
      <w:iCs/>
      <w:color w:val="000000"/>
      <w:sz w:val="26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E33C2"/>
    <w:rPr>
      <w:rFonts w:ascii="Arial" w:hAnsi="Arial" w:cs="Times New Roman"/>
      <w:i/>
      <w:iCs/>
      <w:color w:val="404040"/>
      <w:sz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E33C2"/>
    <w:rPr>
      <w:rFonts w:ascii="Arial" w:hAnsi="Arial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E33C2"/>
    <w:rPr>
      <w:rFonts w:ascii="Arial" w:hAnsi="Arial" w:cs="Times New Roman"/>
      <w:i/>
      <w:iCs/>
      <w:color w:val="404040"/>
      <w:sz w:val="20"/>
      <w:szCs w:val="20"/>
    </w:rPr>
  </w:style>
  <w:style w:type="table" w:styleId="TableGrid">
    <w:name w:val="Table Grid"/>
    <w:basedOn w:val="TableNormal"/>
    <w:uiPriority w:val="99"/>
    <w:rsid w:val="0045275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5275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275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7C199F"/>
    <w:pPr>
      <w:numPr>
        <w:numId w:val="2"/>
      </w:numPr>
      <w:pBdr>
        <w:bottom w:val="single" w:sz="8" w:space="4" w:color="000000"/>
      </w:pBdr>
      <w:spacing w:before="360" w:after="420" w:line="240" w:lineRule="auto"/>
      <w:contextualSpacing/>
    </w:pPr>
    <w:rPr>
      <w:rFonts w:eastAsia="Times New Roman"/>
      <w:color w:val="000000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7C199F"/>
    <w:rPr>
      <w:rFonts w:ascii="Arial" w:hAnsi="Arial" w:cs="Times New Roman"/>
      <w:color w:val="000000"/>
      <w:spacing w:val="5"/>
      <w:kern w:val="28"/>
      <w:sz w:val="52"/>
      <w:szCs w:val="52"/>
      <w:lang w:val="it-IT" w:eastAsia="en-US" w:bidi="ar-SA"/>
    </w:rPr>
  </w:style>
  <w:style w:type="paragraph" w:styleId="Bibliography">
    <w:name w:val="Bibliography"/>
    <w:basedOn w:val="Normal"/>
    <w:next w:val="Normal"/>
    <w:uiPriority w:val="99"/>
    <w:rsid w:val="000E5A99"/>
  </w:style>
  <w:style w:type="paragraph" w:styleId="TOC1">
    <w:name w:val="toc 1"/>
    <w:basedOn w:val="Normal"/>
    <w:next w:val="Normal"/>
    <w:autoRedefine/>
    <w:uiPriority w:val="99"/>
    <w:rsid w:val="00AE33C2"/>
    <w:pPr>
      <w:spacing w:before="120" w:after="120"/>
      <w:jc w:val="left"/>
    </w:pPr>
    <w:rPr>
      <w:rFonts w:cs="Arial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99"/>
    <w:rsid w:val="00AE33C2"/>
    <w:pPr>
      <w:spacing w:before="0" w:after="0"/>
      <w:ind w:left="240"/>
      <w:jc w:val="left"/>
    </w:pPr>
    <w:rPr>
      <w:rFonts w:cs="Arial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99"/>
    <w:rsid w:val="00AE33C2"/>
    <w:pPr>
      <w:spacing w:before="0" w:after="0"/>
      <w:ind w:left="480"/>
      <w:jc w:val="left"/>
    </w:pPr>
    <w:rPr>
      <w:rFonts w:cs="Arial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99"/>
    <w:rsid w:val="00AE33C2"/>
    <w:pPr>
      <w:spacing w:before="0" w:after="0"/>
      <w:ind w:left="720"/>
      <w:jc w:val="left"/>
    </w:pPr>
    <w:rPr>
      <w:rFonts w:cs="Arial"/>
      <w:sz w:val="18"/>
      <w:szCs w:val="18"/>
    </w:rPr>
  </w:style>
  <w:style w:type="paragraph" w:styleId="TOC5">
    <w:name w:val="toc 5"/>
    <w:basedOn w:val="Normal"/>
    <w:next w:val="Normal"/>
    <w:autoRedefine/>
    <w:uiPriority w:val="99"/>
    <w:rsid w:val="00AE33C2"/>
    <w:pPr>
      <w:spacing w:before="0" w:after="0"/>
      <w:ind w:left="960"/>
      <w:jc w:val="left"/>
    </w:pPr>
    <w:rPr>
      <w:rFonts w:cs="Arial"/>
      <w:sz w:val="18"/>
      <w:szCs w:val="18"/>
    </w:rPr>
  </w:style>
  <w:style w:type="paragraph" w:styleId="TOC6">
    <w:name w:val="toc 6"/>
    <w:basedOn w:val="Normal"/>
    <w:next w:val="Normal"/>
    <w:autoRedefine/>
    <w:uiPriority w:val="99"/>
    <w:rsid w:val="00AE33C2"/>
    <w:pPr>
      <w:spacing w:before="0" w:after="0"/>
      <w:ind w:left="1200"/>
      <w:jc w:val="left"/>
    </w:pPr>
    <w:rPr>
      <w:rFonts w:cs="Arial"/>
      <w:sz w:val="18"/>
      <w:szCs w:val="18"/>
    </w:rPr>
  </w:style>
  <w:style w:type="paragraph" w:styleId="TOC7">
    <w:name w:val="toc 7"/>
    <w:basedOn w:val="Normal"/>
    <w:next w:val="Normal"/>
    <w:autoRedefine/>
    <w:uiPriority w:val="99"/>
    <w:rsid w:val="00AE33C2"/>
    <w:pPr>
      <w:spacing w:before="0" w:after="0"/>
      <w:ind w:left="1440"/>
      <w:jc w:val="left"/>
    </w:pPr>
    <w:rPr>
      <w:rFonts w:cs="Arial"/>
      <w:sz w:val="18"/>
      <w:szCs w:val="18"/>
    </w:rPr>
  </w:style>
  <w:style w:type="paragraph" w:styleId="TOC8">
    <w:name w:val="toc 8"/>
    <w:basedOn w:val="Normal"/>
    <w:next w:val="Normal"/>
    <w:autoRedefine/>
    <w:uiPriority w:val="99"/>
    <w:rsid w:val="00AE33C2"/>
    <w:pPr>
      <w:spacing w:before="0" w:after="0"/>
      <w:ind w:left="1680"/>
      <w:jc w:val="left"/>
    </w:pPr>
    <w:rPr>
      <w:rFonts w:cs="Arial"/>
      <w:sz w:val="18"/>
      <w:szCs w:val="18"/>
    </w:rPr>
  </w:style>
  <w:style w:type="paragraph" w:styleId="TOC9">
    <w:name w:val="toc 9"/>
    <w:basedOn w:val="Normal"/>
    <w:next w:val="Normal"/>
    <w:autoRedefine/>
    <w:uiPriority w:val="99"/>
    <w:rsid w:val="00AE33C2"/>
    <w:pPr>
      <w:spacing w:before="0" w:after="0"/>
      <w:ind w:left="1920"/>
      <w:jc w:val="left"/>
    </w:pPr>
    <w:rPr>
      <w:rFonts w:cs="Arial"/>
      <w:sz w:val="18"/>
      <w:szCs w:val="18"/>
    </w:rPr>
  </w:style>
  <w:style w:type="paragraph" w:styleId="ListParagraph">
    <w:name w:val="List Paragraph"/>
    <w:basedOn w:val="Normal"/>
    <w:uiPriority w:val="99"/>
    <w:qFormat/>
    <w:rsid w:val="007C199F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197D3E"/>
    <w:rPr>
      <w:rFonts w:cs="Times New Roman"/>
      <w:color w:val="000000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6F024A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706654"/>
    <w:pPr>
      <w:spacing w:before="0" w:after="200" w:line="240" w:lineRule="auto"/>
    </w:pPr>
    <w:rPr>
      <w:b/>
      <w:bCs/>
      <w:color w:val="000000"/>
      <w:sz w:val="18"/>
      <w:szCs w:val="18"/>
    </w:rPr>
  </w:style>
  <w:style w:type="paragraph" w:styleId="NoSpacing">
    <w:name w:val="No Spacing"/>
    <w:uiPriority w:val="99"/>
    <w:qFormat/>
    <w:rsid w:val="00863BC3"/>
    <w:pPr>
      <w:jc w:val="both"/>
    </w:pPr>
    <w:rPr>
      <w:sz w:val="24"/>
      <w:lang w:eastAsia="en-US"/>
    </w:rPr>
  </w:style>
  <w:style w:type="paragraph" w:styleId="NormalWeb">
    <w:name w:val="Normal (Web)"/>
    <w:basedOn w:val="Normal"/>
    <w:uiPriority w:val="99"/>
    <w:rsid w:val="00F4488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Cs w:val="24"/>
      <w:lang w:eastAsia="it-IT"/>
    </w:rPr>
  </w:style>
  <w:style w:type="character" w:styleId="PlaceholderText">
    <w:name w:val="Placeholder Text"/>
    <w:basedOn w:val="DefaultParagraphFont"/>
    <w:uiPriority w:val="99"/>
    <w:semiHidden/>
    <w:rsid w:val="00A6205B"/>
    <w:rPr>
      <w:rFonts w:cs="Times New Roman"/>
      <w:color w:val="808080"/>
    </w:rPr>
  </w:style>
  <w:style w:type="character" w:styleId="FollowedHyperlink">
    <w:name w:val="FollowedHyperlink"/>
    <w:basedOn w:val="DefaultParagraphFont"/>
    <w:uiPriority w:val="99"/>
    <w:semiHidden/>
    <w:rsid w:val="00D53ED2"/>
    <w:rPr>
      <w:rFonts w:cs="Times New Roman"/>
      <w:color w:val="000000"/>
      <w:u w:val="single"/>
    </w:rPr>
  </w:style>
  <w:style w:type="character" w:customStyle="1" w:styleId="apple-tab-span">
    <w:name w:val="apple-tab-span"/>
    <w:basedOn w:val="DefaultParagraphFont"/>
    <w:uiPriority w:val="99"/>
    <w:rsid w:val="00440119"/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7A33B9"/>
    <w:pPr>
      <w:spacing w:after="0"/>
    </w:pPr>
  </w:style>
  <w:style w:type="paragraph" w:styleId="FootnoteText">
    <w:name w:val="footnote text"/>
    <w:basedOn w:val="Normal"/>
    <w:link w:val="FootnoteTextChar"/>
    <w:uiPriority w:val="99"/>
    <w:semiHidden/>
    <w:rsid w:val="00391A5C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91A5C"/>
    <w:rPr>
      <w:rFonts w:ascii="Arial" w:hAnsi="Arial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91A5C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88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imondo.raffaele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vittoriano.muttillo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tuniv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2564</TotalTime>
  <Pages>2</Pages>
  <Words>143</Words>
  <Characters>819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</dc:creator>
  <cp:keywords/>
  <dc:description/>
  <cp:lastModifiedBy>Pomante</cp:lastModifiedBy>
  <cp:revision>236</cp:revision>
  <cp:lastPrinted>2015-11-03T15:47:00Z</cp:lastPrinted>
  <dcterms:created xsi:type="dcterms:W3CDTF">2013-07-12T09:38:00Z</dcterms:created>
  <dcterms:modified xsi:type="dcterms:W3CDTF">2015-11-03T15:49:00Z</dcterms:modified>
</cp:coreProperties>
</file>